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928E2D1" w:rsidR="006F7EDC" w:rsidRDefault="006F7EDC" w:rsidP="002865DC">
      <w:pPr>
        <w:pStyle w:val="CRCoverPage"/>
        <w:tabs>
          <w:tab w:val="right" w:pos="9639"/>
        </w:tabs>
        <w:rPr>
          <w:b/>
          <w:i/>
          <w:noProof/>
          <w:sz w:val="28"/>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34</w:t>
      </w:r>
      <w:r>
        <w:rPr>
          <w:b/>
          <w:i/>
          <w:noProof/>
          <w:sz w:val="28"/>
        </w:rPr>
        <w:tab/>
      </w:r>
      <w:r w:rsidR="004E7A11">
        <w:rPr>
          <w:b/>
          <w:noProof/>
          <w:sz w:val="24"/>
        </w:rPr>
        <w:t>S4</w:t>
      </w:r>
      <w:r>
        <w:rPr>
          <w:b/>
          <w:noProof/>
          <w:sz w:val="24"/>
        </w:rPr>
        <w:t>-</w:t>
      </w:r>
      <w:r w:rsidR="002865DC" w:rsidRPr="002865DC">
        <w:rPr>
          <w:b/>
          <w:noProof/>
          <w:sz w:val="24"/>
        </w:rPr>
        <w:t>251925</w:t>
      </w:r>
    </w:p>
    <w:p w14:paraId="77559CC4" w14:textId="043642E3" w:rsidR="006F7EDC" w:rsidRDefault="009251C7" w:rsidP="006F7EDC">
      <w:pPr>
        <w:pStyle w:val="CRCoverPage"/>
        <w:outlineLvl w:val="0"/>
        <w:rPr>
          <w:b/>
          <w:noProof/>
          <w:sz w:val="24"/>
        </w:rPr>
      </w:pPr>
      <w:r w:rsidRPr="009251C7">
        <w:rPr>
          <w:b/>
          <w:noProof/>
          <w:sz w:val="24"/>
        </w:rPr>
        <w:t>Dallas, Texas, USA</w:t>
      </w:r>
      <w:r w:rsidR="00453F3E">
        <w:rPr>
          <w:b/>
          <w:noProof/>
          <w:sz w:val="24"/>
        </w:rPr>
        <w:t xml:space="preserve">, </w:t>
      </w:r>
      <w:r w:rsidR="00321230">
        <w:rPr>
          <w:b/>
          <w:noProof/>
          <w:sz w:val="24"/>
        </w:rPr>
        <w:t>17</w:t>
      </w:r>
      <w:r w:rsidR="00453F3E">
        <w:rPr>
          <w:b/>
          <w:noProof/>
          <w:sz w:val="24"/>
        </w:rPr>
        <w:t xml:space="preserve"> – </w:t>
      </w:r>
      <w:r w:rsidR="004E7A11">
        <w:rPr>
          <w:b/>
          <w:noProof/>
          <w:sz w:val="24"/>
        </w:rPr>
        <w:t>2</w:t>
      </w:r>
      <w:r w:rsidR="00321230">
        <w:rPr>
          <w:b/>
          <w:noProof/>
          <w:sz w:val="24"/>
        </w:rPr>
        <w:t>1</w:t>
      </w:r>
      <w:r w:rsidR="00453F3E">
        <w:rPr>
          <w:b/>
          <w:noProof/>
          <w:sz w:val="24"/>
        </w:rPr>
        <w:t xml:space="preserve"> </w:t>
      </w:r>
      <w:r w:rsidR="00321230">
        <w:rPr>
          <w:b/>
          <w:noProof/>
          <w:sz w:val="24"/>
        </w:rPr>
        <w:t>November</w:t>
      </w:r>
      <w:r w:rsidR="00453F3E">
        <w:rPr>
          <w:b/>
          <w:noProof/>
          <w:sz w:val="24"/>
        </w:rPr>
        <w:t xml:space="preserve"> 202</w:t>
      </w:r>
      <w:r w:rsidR="003212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9B066" w:rsidR="001E41F3" w:rsidRPr="00410371" w:rsidRDefault="009F7E6C" w:rsidP="00E13F3D">
            <w:pPr>
              <w:pStyle w:val="CRCoverPage"/>
              <w:spacing w:after="0"/>
              <w:jc w:val="right"/>
              <w:rPr>
                <w:b/>
                <w:noProof/>
                <w:sz w:val="28"/>
              </w:rPr>
            </w:pPr>
            <w:fldSimple w:instr=" DOCPROPERTY  Spec#  \* MERGEFORMAT ">
              <w:r w:rsidRPr="009F7E6C">
                <w:rPr>
                  <w:b/>
                  <w:noProof/>
                  <w:sz w:val="28"/>
                </w:rPr>
                <w:t>26.264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E88C0" w:rsidR="001E41F3" w:rsidRPr="00410371" w:rsidRDefault="00375466" w:rsidP="00547111">
            <w:pPr>
              <w:pStyle w:val="CRCoverPage"/>
              <w:spacing w:after="0"/>
              <w:rPr>
                <w:noProof/>
              </w:rPr>
            </w:pPr>
            <w:r>
              <w:rPr>
                <w:b/>
                <w:noProof/>
                <w:sz w:val="28"/>
              </w:rPr>
              <w:t xml:space="preserve">  0016</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5F0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CE715" w:rsidR="001E41F3" w:rsidRPr="00410371" w:rsidRDefault="002865DC">
            <w:pPr>
              <w:pStyle w:val="CRCoverPage"/>
              <w:spacing w:after="0"/>
              <w:jc w:val="center"/>
              <w:rPr>
                <w:noProof/>
                <w:sz w:val="28"/>
              </w:rPr>
            </w:pPr>
            <w:r>
              <w:rPr>
                <w:b/>
                <w:noProof/>
                <w:sz w:val="28"/>
              </w:rPr>
              <w:t>19.0.0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598E4F" w:rsidR="00F25D98" w:rsidRDefault="001246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53F92" w:rsidR="00F25D98" w:rsidRDefault="001246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148E6" w:rsidR="001E41F3" w:rsidRDefault="009F7E6C">
            <w:pPr>
              <w:pStyle w:val="CRCoverPage"/>
              <w:spacing w:after="0"/>
              <w:ind w:left="100"/>
              <w:rPr>
                <w:noProof/>
              </w:rPr>
            </w:pPr>
            <w:fldSimple w:instr=" DOCPROPERTY  CrTitle  \* MERGEFORMAT ">
              <w:r w:rsidR="00626367">
                <w:t>YAML schema for the Mbar_Management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62616" w:rsidR="001E41F3" w:rsidRDefault="009F7E6C">
            <w:pPr>
              <w:pStyle w:val="CRCoverPage"/>
              <w:spacing w:after="0"/>
              <w:ind w:left="100"/>
              <w:rPr>
                <w:noProof/>
              </w:rPr>
            </w:pPr>
            <w:fldSimple w:instr=" DOCPROPERTY  SourceIfWg  \* MERGEFORMAT ">
              <w:r>
                <w:rPr>
                  <w:noProof/>
                </w:rPr>
                <w:t>InterDigital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490EE" w:rsidR="001E41F3" w:rsidRDefault="009F7E6C"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14BC2" w:rsidR="001E41F3" w:rsidRDefault="00E123CA">
            <w:pPr>
              <w:pStyle w:val="CRCoverPage"/>
              <w:spacing w:after="0"/>
              <w:ind w:left="100"/>
              <w:rPr>
                <w:noProof/>
              </w:rPr>
            </w:pPr>
            <w:fldSimple w:instr=" DOCPROPERTY  RelatedWis  \* MERGEFORMAT ">
              <w:r>
                <w:rPr>
                  <w:noProof/>
                </w:rPr>
                <w:t>AvCall-MED,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91CE96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32046" w:rsidR="001E41F3" w:rsidRDefault="002865DC">
            <w:pPr>
              <w:pStyle w:val="CRCoverPage"/>
              <w:spacing w:after="0"/>
              <w:ind w:left="100"/>
              <w:rPr>
                <w:noProof/>
              </w:rPr>
            </w:pPr>
            <w:r>
              <w:t>2025-11-11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EA5E6" w:rsidR="001E41F3" w:rsidRDefault="00E123CA" w:rsidP="00D24991">
            <w:pPr>
              <w:pStyle w:val="CRCoverPage"/>
              <w:spacing w:after="0"/>
              <w:ind w:left="100" w:right="-609"/>
              <w:rPr>
                <w:b/>
                <w:noProof/>
              </w:rPr>
            </w:pPr>
            <w:fldSimple w:instr=" DOCPROPERTY  Cat  \* MERGEFORMAT ">
              <w:r w:rsidRPr="00E123C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5781C" w:rsidR="001E41F3" w:rsidRDefault="00E123CA">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0D3F2" w14:textId="666A5310" w:rsidR="001E41F3" w:rsidRDefault="00A76491">
            <w:pPr>
              <w:pStyle w:val="CRCoverPage"/>
              <w:spacing w:after="0"/>
              <w:ind w:left="100"/>
              <w:rPr>
                <w:noProof/>
              </w:rPr>
            </w:pPr>
            <w:r>
              <w:rPr>
                <w:noProof/>
              </w:rPr>
              <w:t>Missing schema for the defined BAR APIs in Annex B.</w:t>
            </w:r>
          </w:p>
          <w:p w14:paraId="708AA7DE" w14:textId="18017078" w:rsidR="001E41F3" w:rsidRDefault="001F7664">
            <w:pPr>
              <w:pStyle w:val="CRCoverPage"/>
              <w:spacing w:after="0"/>
              <w:ind w:left="100"/>
              <w:rPr>
                <w:noProof/>
              </w:rPr>
            </w:pPr>
            <w:r>
              <w:rPr>
                <w:noProof/>
              </w:rPr>
              <w:t xml:space="preserve">Note: </w:t>
            </w:r>
            <w:r w:rsidR="00A76491">
              <w:rPr>
                <w:noProof/>
              </w:rPr>
              <w:t>T</w:t>
            </w:r>
            <w:r w:rsidR="004807EE">
              <w:rPr>
                <w:noProof/>
              </w:rPr>
              <w:t>erminology would need to be updated based on other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4E879" w:rsidR="001E41F3" w:rsidRDefault="009529E5">
            <w:pPr>
              <w:pStyle w:val="CRCoverPage"/>
              <w:spacing w:after="0"/>
              <w:ind w:left="100"/>
              <w:rPr>
                <w:noProof/>
              </w:rPr>
            </w:pPr>
            <w:r>
              <w:rPr>
                <w:noProof/>
              </w:rPr>
              <w:t>Adding a new Annex t</w:t>
            </w:r>
            <w:r w:rsidR="00F73765">
              <w:rPr>
                <w:noProof/>
              </w:rPr>
              <w:t>hat defines the schema for the BAR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2014E" w:rsidR="001E41F3" w:rsidRDefault="009529E5">
            <w:pPr>
              <w:pStyle w:val="CRCoverPage"/>
              <w:spacing w:after="0"/>
              <w:ind w:left="100"/>
              <w:rPr>
                <w:noProof/>
              </w:rPr>
            </w:pPr>
            <w:r>
              <w:rPr>
                <w:noProof/>
              </w:rPr>
              <w:t>The APIs in Annex B are not well-defined.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6119" w:rsidR="001E41F3" w:rsidRDefault="001A259B">
            <w:pPr>
              <w:pStyle w:val="CRCoverPage"/>
              <w:spacing w:after="0"/>
              <w:ind w:left="100"/>
              <w:rPr>
                <w:noProof/>
              </w:rPr>
            </w:pPr>
            <w:r>
              <w:rPr>
                <w:noProof/>
              </w:rPr>
              <w:t>New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1258E" w:rsidR="001E41F3" w:rsidRDefault="009F7E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6CA9" w:rsidR="001E41F3" w:rsidRDefault="009F7E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77272" w:rsidR="001E41F3" w:rsidRDefault="009F7E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F888D92" w:rsidR="001E41F3" w:rsidRDefault="0018231D" w:rsidP="0018231D">
      <w:pPr>
        <w:pStyle w:val="Heading1"/>
        <w:pBdr>
          <w:top w:val="none" w:sz="0" w:space="0" w:color="auto"/>
        </w:pBdr>
        <w:rPr>
          <w:noProof/>
        </w:rPr>
      </w:pPr>
      <w:r>
        <w:rPr>
          <w:noProof/>
        </w:rPr>
        <w:lastRenderedPageBreak/>
        <w:t>1.</w:t>
      </w:r>
      <w:r>
        <w:rPr>
          <w:noProof/>
        </w:rPr>
        <w:tab/>
        <w:t>Introduction</w:t>
      </w:r>
    </w:p>
    <w:p w14:paraId="6A8AC9FC" w14:textId="5B8368D0" w:rsidR="0018231D" w:rsidRDefault="0018231D" w:rsidP="0018231D">
      <w:pPr>
        <w:rPr>
          <w:noProof/>
        </w:rPr>
      </w:pPr>
      <w:r>
        <w:rPr>
          <w:noProof/>
        </w:rPr>
        <w:t>The contents of the files referenced in the proposed changes are listed below for convenience.</w:t>
      </w:r>
      <w:r w:rsidR="00BC07B8">
        <w:rPr>
          <w:noProof/>
        </w:rPr>
        <w:t xml:space="preserve"> The files are attached with this CR.</w:t>
      </w:r>
    </w:p>
    <w:p w14:paraId="10F852D1" w14:textId="77777777" w:rsidR="0018231D" w:rsidRDefault="0018231D">
      <w:pPr>
        <w:rPr>
          <w:noProof/>
        </w:rPr>
      </w:pPr>
    </w:p>
    <w:p w14:paraId="2FF8EAB1" w14:textId="767D020D" w:rsidR="0018231D" w:rsidRDefault="0018231D" w:rsidP="0018231D">
      <w:pPr>
        <w:pStyle w:val="Heading2"/>
        <w:rPr>
          <w:noProof/>
        </w:rPr>
      </w:pPr>
      <w:r>
        <w:rPr>
          <w:noProof/>
        </w:rPr>
        <w:t>1.1</w:t>
      </w:r>
      <w:r>
        <w:rPr>
          <w:noProof/>
        </w:rPr>
        <w:tab/>
        <w:t>TS26264_CommonData.yaml</w:t>
      </w:r>
    </w:p>
    <w:p w14:paraId="4A337488" w14:textId="77777777" w:rsidR="0018231D" w:rsidRDefault="0018231D">
      <w:pPr>
        <w:rPr>
          <w:noProof/>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1243" w14:paraId="73A7F492" w14:textId="77777777" w:rsidTr="00E33C51">
        <w:tc>
          <w:tcPr>
            <w:tcW w:w="9639" w:type="dxa"/>
          </w:tcPr>
          <w:p w14:paraId="2E0FD10B"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569CD6"/>
                <w:sz w:val="18"/>
                <w:szCs w:val="18"/>
              </w:rPr>
              <w:t>openapi</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3.1.0</w:t>
            </w:r>
          </w:p>
          <w:p w14:paraId="2FD34DBE"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569CD6"/>
                <w:sz w:val="18"/>
                <w:szCs w:val="18"/>
              </w:rPr>
              <w:t>info</w:t>
            </w:r>
            <w:r w:rsidRPr="001B5454">
              <w:rPr>
                <w:rFonts w:ascii="MesloLGL Nerd Font Mono" w:hAnsi="MesloLGL Nerd Font Mono" w:cs="MesloLGL Nerd Font Mono"/>
                <w:color w:val="B4B4B4"/>
                <w:sz w:val="18"/>
                <w:szCs w:val="18"/>
              </w:rPr>
              <w:t>:</w:t>
            </w:r>
          </w:p>
          <w:p w14:paraId="585A3515"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title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3GPP TS 26.264 – Mbar_Management Common Data</w:t>
            </w:r>
          </w:p>
          <w:p w14:paraId="17B35646"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version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1.0.0</w:t>
            </w:r>
          </w:p>
          <w:p w14:paraId="560187A1"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D8A0DF"/>
                <w:sz w:val="18"/>
                <w:szCs w:val="18"/>
              </w:rPr>
              <w:t>|</w:t>
            </w:r>
          </w:p>
          <w:p w14:paraId="13BD2147"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IBACS Common Data Types</w:t>
            </w:r>
          </w:p>
          <w:p w14:paraId="59B268F3"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 2025, 3GPP Organizational Partners (ARIB, ATIS, CCSA, ETSI, TSDSI, TTA, TTC).</w:t>
            </w:r>
          </w:p>
          <w:p w14:paraId="2C71090C"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All rights reserved.</w:t>
            </w:r>
          </w:p>
          <w:p w14:paraId="0774D1E0"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p>
          <w:p w14:paraId="27A440EA"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569CD6"/>
                <w:sz w:val="18"/>
                <w:szCs w:val="18"/>
              </w:rPr>
              <w:t>tags</w:t>
            </w:r>
            <w:r w:rsidRPr="001B5454">
              <w:rPr>
                <w:rFonts w:ascii="MesloLGL Nerd Font Mono" w:hAnsi="MesloLGL Nerd Font Mono" w:cs="MesloLGL Nerd Font Mono"/>
                <w:color w:val="B4B4B4"/>
                <w:sz w:val="18"/>
                <w:szCs w:val="18"/>
              </w:rPr>
              <w:t>:</w:t>
            </w:r>
          </w:p>
          <w:p w14:paraId="635B0FDF"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 </w:t>
            </w:r>
            <w:r w:rsidRPr="001B5454">
              <w:rPr>
                <w:rFonts w:ascii="MesloLGL Nerd Font Mono" w:hAnsi="MesloLGL Nerd Font Mono" w:cs="MesloLGL Nerd Font Mono"/>
                <w:color w:val="569CD6"/>
                <w:sz w:val="18"/>
                <w:szCs w:val="18"/>
              </w:rPr>
              <w:t>name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IBACS Common Data Types</w:t>
            </w:r>
          </w:p>
          <w:p w14:paraId="377CC710"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E8C9BB"/>
                <w:sz w:val="18"/>
                <w:szCs w:val="18"/>
              </w:rPr>
              <w:t>'</w:t>
            </w:r>
            <w:r w:rsidRPr="001B5454">
              <w:rPr>
                <w:rFonts w:ascii="MesloLGL Nerd Font Mono" w:hAnsi="MesloLGL Nerd Font Mono" w:cs="MesloLGL Nerd Font Mono"/>
                <w:color w:val="CE9178"/>
                <w:sz w:val="18"/>
                <w:szCs w:val="18"/>
              </w:rPr>
              <w:t>IBACS: Common Data Types</w:t>
            </w:r>
            <w:r w:rsidRPr="001B5454">
              <w:rPr>
                <w:rFonts w:ascii="MesloLGL Nerd Font Mono" w:hAnsi="MesloLGL Nerd Font Mono" w:cs="MesloLGL Nerd Font Mono"/>
                <w:color w:val="E8C9BB"/>
                <w:sz w:val="18"/>
                <w:szCs w:val="18"/>
              </w:rPr>
              <w:t>'</w:t>
            </w:r>
          </w:p>
          <w:p w14:paraId="48ED7D9D"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p>
          <w:p w14:paraId="59F8D0D7"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569CD6"/>
                <w:sz w:val="18"/>
                <w:szCs w:val="18"/>
              </w:rPr>
              <w:t>externalDocs</w:t>
            </w:r>
            <w:r w:rsidRPr="001B5454">
              <w:rPr>
                <w:rFonts w:ascii="MesloLGL Nerd Font Mono" w:hAnsi="MesloLGL Nerd Font Mono" w:cs="MesloLGL Nerd Font Mono"/>
                <w:color w:val="B4B4B4"/>
                <w:sz w:val="18"/>
                <w:szCs w:val="18"/>
              </w:rPr>
              <w:t>:</w:t>
            </w:r>
          </w:p>
          <w:p w14:paraId="3970BC05"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3GPP TS 26.264 V19.0.0 (Release 19)</w:t>
            </w:r>
          </w:p>
          <w:p w14:paraId="34E9E595"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url</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E8C9BB"/>
                <w:sz w:val="18"/>
                <w:szCs w:val="18"/>
              </w:rPr>
              <w:t>'</w:t>
            </w:r>
            <w:r w:rsidRPr="001B5454">
              <w:rPr>
                <w:rFonts w:ascii="MesloLGL Nerd Font Mono" w:hAnsi="MesloLGL Nerd Font Mono" w:cs="MesloLGL Nerd Font Mono"/>
                <w:color w:val="CE9178"/>
                <w:sz w:val="18"/>
                <w:szCs w:val="18"/>
              </w:rPr>
              <w:t>https://www.3gpp.org/ftp/Specs/archive/26_series/26.264/</w:t>
            </w:r>
            <w:r w:rsidRPr="001B5454">
              <w:rPr>
                <w:rFonts w:ascii="MesloLGL Nerd Font Mono" w:hAnsi="MesloLGL Nerd Font Mono" w:cs="MesloLGL Nerd Font Mono"/>
                <w:color w:val="E8C9BB"/>
                <w:sz w:val="18"/>
                <w:szCs w:val="18"/>
              </w:rPr>
              <w:t>'</w:t>
            </w:r>
          </w:p>
          <w:p w14:paraId="0C194FD6"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p>
          <w:p w14:paraId="42187BE4"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569CD6"/>
                <w:sz w:val="18"/>
                <w:szCs w:val="18"/>
              </w:rPr>
              <w:t>components</w:t>
            </w:r>
            <w:r w:rsidRPr="001B5454">
              <w:rPr>
                <w:rFonts w:ascii="MesloLGL Nerd Font Mono" w:hAnsi="MesloLGL Nerd Font Mono" w:cs="MesloLGL Nerd Font Mono"/>
                <w:color w:val="B4B4B4"/>
                <w:sz w:val="18"/>
                <w:szCs w:val="18"/>
              </w:rPr>
              <w:t>:</w:t>
            </w:r>
          </w:p>
          <w:p w14:paraId="4055A7AE"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p>
          <w:p w14:paraId="310E8D7C"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7A64A"/>
                <w:sz w:val="18"/>
                <w:szCs w:val="18"/>
              </w:rPr>
              <w:t>########################</w:t>
            </w:r>
          </w:p>
          <w:p w14:paraId="1656AEA2"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7A64A"/>
                <w:sz w:val="18"/>
                <w:szCs w:val="18"/>
              </w:rPr>
              <w:t># Schemas (Common Types)</w:t>
            </w:r>
          </w:p>
          <w:p w14:paraId="16763580"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7A64A"/>
                <w:sz w:val="18"/>
                <w:szCs w:val="18"/>
              </w:rPr>
              <w:t>########################</w:t>
            </w:r>
          </w:p>
          <w:p w14:paraId="4FEF2F43"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schemas</w:t>
            </w:r>
            <w:r w:rsidRPr="001B5454">
              <w:rPr>
                <w:rFonts w:ascii="MesloLGL Nerd Font Mono" w:hAnsi="MesloLGL Nerd Font Mono" w:cs="MesloLGL Nerd Font Mono"/>
                <w:color w:val="B4B4B4"/>
                <w:sz w:val="18"/>
                <w:szCs w:val="18"/>
              </w:rPr>
              <w:t>:</w:t>
            </w:r>
          </w:p>
          <w:p w14:paraId="25F50D49"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p>
          <w:p w14:paraId="450B6B3B"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7A64A"/>
                <w:sz w:val="18"/>
                <w:szCs w:val="18"/>
              </w:rPr>
              <w:t># Simple/common types referenced by Annex B (mapping to OpenAPI primitives)</w:t>
            </w:r>
          </w:p>
          <w:p w14:paraId="621D9BBC"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ResourceId</w:t>
            </w:r>
            <w:r w:rsidRPr="001B5454">
              <w:rPr>
                <w:rFonts w:ascii="MesloLGL Nerd Font Mono" w:hAnsi="MesloLGL Nerd Font Mono" w:cs="MesloLGL Nerd Font Mono"/>
                <w:color w:val="B4B4B4"/>
                <w:sz w:val="18"/>
                <w:szCs w:val="18"/>
              </w:rPr>
              <w:t>:</w:t>
            </w:r>
          </w:p>
          <w:p w14:paraId="24EC6B51"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string</w:t>
            </w:r>
          </w:p>
          <w:p w14:paraId="1CDDCB1C"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Identifier chosen by BAR for use in resource URLs (ResourceId).</w:t>
            </w:r>
            <w:r w:rsidRPr="001B5454">
              <w:rPr>
                <w:rFonts w:ascii="MesloLGL Nerd Font Mono" w:hAnsi="MesloLGL Nerd Font Mono" w:cs="MesloLGL Nerd Font Mono"/>
                <w:color w:val="B4B4B4"/>
                <w:sz w:val="18"/>
                <w:szCs w:val="18"/>
              </w:rPr>
              <w:t xml:space="preserve"> </w:t>
            </w:r>
          </w:p>
          <w:p w14:paraId="03C5ABFF"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p>
          <w:p w14:paraId="5163F94D"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Url</w:t>
            </w:r>
            <w:r w:rsidRPr="001B5454">
              <w:rPr>
                <w:rFonts w:ascii="MesloLGL Nerd Font Mono" w:hAnsi="MesloLGL Nerd Font Mono" w:cs="MesloLGL Nerd Font Mono"/>
                <w:color w:val="B4B4B4"/>
                <w:sz w:val="18"/>
                <w:szCs w:val="18"/>
              </w:rPr>
              <w:t>:</w:t>
            </w:r>
          </w:p>
          <w:p w14:paraId="035FEA80"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string</w:t>
            </w:r>
          </w:p>
          <w:p w14:paraId="11B3D6B7"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format</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uri</w:t>
            </w:r>
          </w:p>
          <w:p w14:paraId="3B40F662"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Uniform Resource Locator (RFC 3986).</w:t>
            </w:r>
            <w:r w:rsidRPr="001B5454">
              <w:rPr>
                <w:rFonts w:ascii="MesloLGL Nerd Font Mono" w:hAnsi="MesloLGL Nerd Font Mono" w:cs="MesloLGL Nerd Font Mono"/>
                <w:color w:val="B4B4B4"/>
                <w:sz w:val="18"/>
                <w:szCs w:val="18"/>
              </w:rPr>
              <w:t xml:space="preserve"> </w:t>
            </w:r>
          </w:p>
          <w:p w14:paraId="4638E784" w14:textId="77777777" w:rsidR="001B5454" w:rsidRPr="001B5454" w:rsidRDefault="001B5454" w:rsidP="00D26B96">
            <w:pPr>
              <w:spacing w:after="240" w:line="270" w:lineRule="atLeast"/>
              <w:rPr>
                <w:rFonts w:ascii="MesloLGL Nerd Font Mono" w:hAnsi="MesloLGL Nerd Font Mono" w:cs="MesloLGL Nerd Font Mono"/>
                <w:color w:val="DADADA"/>
                <w:sz w:val="18"/>
                <w:szCs w:val="18"/>
              </w:rPr>
            </w:pPr>
          </w:p>
          <w:p w14:paraId="10168B99"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7A64A"/>
                <w:sz w:val="18"/>
                <w:szCs w:val="18"/>
              </w:rPr>
              <w:t># Annex B.1.7 – Associated Information (Table B.1-9)</w:t>
            </w:r>
          </w:p>
          <w:p w14:paraId="4BF61B7D"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AssociatedInfo</w:t>
            </w:r>
            <w:r w:rsidRPr="001B5454">
              <w:rPr>
                <w:rFonts w:ascii="MesloLGL Nerd Font Mono" w:hAnsi="MesloLGL Nerd Font Mono" w:cs="MesloLGL Nerd Font Mono"/>
                <w:color w:val="B4B4B4"/>
                <w:sz w:val="18"/>
                <w:szCs w:val="18"/>
              </w:rPr>
              <w:t>:</w:t>
            </w:r>
          </w:p>
          <w:p w14:paraId="3B895903"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object</w:t>
            </w:r>
          </w:p>
          <w:p w14:paraId="1F289053"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Associated information for a Base Avatar (and its assets</w:t>
            </w:r>
          </w:p>
          <w:p w14:paraId="72357786"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properties</w:t>
            </w:r>
            <w:r w:rsidRPr="001B5454">
              <w:rPr>
                <w:rFonts w:ascii="MesloLGL Nerd Font Mono" w:hAnsi="MesloLGL Nerd Font Mono" w:cs="MesloLGL Nerd Font Mono"/>
                <w:color w:val="B4B4B4"/>
                <w:sz w:val="18"/>
                <w:szCs w:val="18"/>
              </w:rPr>
              <w:t>:</w:t>
            </w:r>
          </w:p>
          <w:p w14:paraId="08373270"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avatarId</w:t>
            </w:r>
            <w:r w:rsidRPr="001B5454">
              <w:rPr>
                <w:rFonts w:ascii="MesloLGL Nerd Font Mono" w:hAnsi="MesloLGL Nerd Font Mono" w:cs="MesloLGL Nerd Font Mono"/>
                <w:color w:val="B4B4B4"/>
                <w:sz w:val="18"/>
                <w:szCs w:val="18"/>
              </w:rPr>
              <w:t>:</w:t>
            </w:r>
          </w:p>
          <w:p w14:paraId="4896B599"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$ref</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E8C9BB"/>
                <w:sz w:val="18"/>
                <w:szCs w:val="18"/>
              </w:rPr>
              <w:t>'</w:t>
            </w:r>
            <w:r w:rsidRPr="001B5454">
              <w:rPr>
                <w:rFonts w:ascii="MesloLGL Nerd Font Mono" w:hAnsi="MesloLGL Nerd Font Mono" w:cs="MesloLGL Nerd Font Mono"/>
                <w:color w:val="CE9178"/>
                <w:sz w:val="18"/>
                <w:szCs w:val="18"/>
              </w:rPr>
              <w:t>#/components/schemas/ResourceId</w:t>
            </w:r>
            <w:r w:rsidRPr="001B5454">
              <w:rPr>
                <w:rFonts w:ascii="MesloLGL Nerd Font Mono" w:hAnsi="MesloLGL Nerd Font Mono" w:cs="MesloLGL Nerd Font Mono"/>
                <w:color w:val="E8C9BB"/>
                <w:sz w:val="18"/>
                <w:szCs w:val="18"/>
              </w:rPr>
              <w:t>'</w:t>
            </w:r>
          </w:p>
          <w:p w14:paraId="58C1904A"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avatarMetadata</w:t>
            </w:r>
            <w:r w:rsidRPr="001B5454">
              <w:rPr>
                <w:rFonts w:ascii="MesloLGL Nerd Font Mono" w:hAnsi="MesloLGL Nerd Font Mono" w:cs="MesloLGL Nerd Font Mono"/>
                <w:color w:val="B4B4B4"/>
                <w:sz w:val="18"/>
                <w:szCs w:val="18"/>
              </w:rPr>
              <w:t>:</w:t>
            </w:r>
          </w:p>
          <w:p w14:paraId="14C93B54"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lastRenderedPageBreak/>
              <w:t xml:space="preserve">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object</w:t>
            </w:r>
          </w:p>
          <w:p w14:paraId="06F5D432"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Metadata related to the Avatar.</w:t>
            </w:r>
            <w:r w:rsidRPr="001B5454">
              <w:rPr>
                <w:rFonts w:ascii="MesloLGL Nerd Font Mono" w:hAnsi="MesloLGL Nerd Font Mono" w:cs="MesloLGL Nerd Font Mono"/>
                <w:color w:val="B4B4B4"/>
                <w:sz w:val="18"/>
                <w:szCs w:val="18"/>
              </w:rPr>
              <w:t xml:space="preserve"> </w:t>
            </w:r>
          </w:p>
          <w:p w14:paraId="1FDA2B01"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assetIds</w:t>
            </w:r>
            <w:r w:rsidRPr="001B5454">
              <w:rPr>
                <w:rFonts w:ascii="MesloLGL Nerd Font Mono" w:hAnsi="MesloLGL Nerd Font Mono" w:cs="MesloLGL Nerd Font Mono"/>
                <w:color w:val="B4B4B4"/>
                <w:sz w:val="18"/>
                <w:szCs w:val="18"/>
              </w:rPr>
              <w:t>:</w:t>
            </w:r>
          </w:p>
          <w:p w14:paraId="0FB0789E"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array</w:t>
            </w:r>
          </w:p>
          <w:p w14:paraId="0010022B"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items</w:t>
            </w:r>
            <w:r w:rsidRPr="001B5454">
              <w:rPr>
                <w:rFonts w:ascii="MesloLGL Nerd Font Mono" w:hAnsi="MesloLGL Nerd Font Mono" w:cs="MesloLGL Nerd Font Mono"/>
                <w:color w:val="B4B4B4"/>
                <w:sz w:val="18"/>
                <w:szCs w:val="18"/>
              </w:rPr>
              <w:t xml:space="preserve">: { </w:t>
            </w:r>
            <w:r w:rsidRPr="001B5454">
              <w:rPr>
                <w:rFonts w:ascii="MesloLGL Nerd Font Mono" w:hAnsi="MesloLGL Nerd Font Mono" w:cs="MesloLGL Nerd Font Mono"/>
                <w:color w:val="569CD6"/>
                <w:sz w:val="18"/>
                <w:szCs w:val="18"/>
              </w:rPr>
              <w:t>$ref</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E8C9BB"/>
                <w:sz w:val="18"/>
                <w:szCs w:val="18"/>
              </w:rPr>
              <w:t>'</w:t>
            </w:r>
            <w:r w:rsidRPr="001B5454">
              <w:rPr>
                <w:rFonts w:ascii="MesloLGL Nerd Font Mono" w:hAnsi="MesloLGL Nerd Font Mono" w:cs="MesloLGL Nerd Font Mono"/>
                <w:color w:val="CE9178"/>
                <w:sz w:val="18"/>
                <w:szCs w:val="18"/>
              </w:rPr>
              <w:t>#/components/schemas/ResourceId</w:t>
            </w:r>
            <w:r w:rsidRPr="001B5454">
              <w:rPr>
                <w:rFonts w:ascii="MesloLGL Nerd Font Mono" w:hAnsi="MesloLGL Nerd Font Mono" w:cs="MesloLGL Nerd Font Mono"/>
                <w:color w:val="E8C9BB"/>
                <w:sz w:val="18"/>
                <w:szCs w:val="18"/>
              </w:rPr>
              <w:t>'</w:t>
            </w:r>
            <w:r w:rsidRPr="001B5454">
              <w:rPr>
                <w:rFonts w:ascii="MesloLGL Nerd Font Mono" w:hAnsi="MesloLGL Nerd Font Mono" w:cs="MesloLGL Nerd Font Mono"/>
                <w:color w:val="B4B4B4"/>
                <w:sz w:val="18"/>
                <w:szCs w:val="18"/>
              </w:rPr>
              <w:t xml:space="preserve"> }</w:t>
            </w:r>
          </w:p>
          <w:p w14:paraId="012FEB04"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Assets associated with the Base Avatar.</w:t>
            </w:r>
            <w:r w:rsidRPr="001B5454">
              <w:rPr>
                <w:rFonts w:ascii="MesloLGL Nerd Font Mono" w:hAnsi="MesloLGL Nerd Font Mono" w:cs="MesloLGL Nerd Font Mono"/>
                <w:color w:val="B4B4B4"/>
                <w:sz w:val="18"/>
                <w:szCs w:val="18"/>
              </w:rPr>
              <w:t xml:space="preserve"> </w:t>
            </w:r>
          </w:p>
          <w:p w14:paraId="26579F32"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assetLoDs</w:t>
            </w:r>
            <w:r w:rsidRPr="001B5454">
              <w:rPr>
                <w:rFonts w:ascii="MesloLGL Nerd Font Mono" w:hAnsi="MesloLGL Nerd Font Mono" w:cs="MesloLGL Nerd Font Mono"/>
                <w:color w:val="B4B4B4"/>
                <w:sz w:val="18"/>
                <w:szCs w:val="18"/>
              </w:rPr>
              <w:t>:</w:t>
            </w:r>
          </w:p>
          <w:p w14:paraId="0A82FEC7"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array</w:t>
            </w:r>
          </w:p>
          <w:p w14:paraId="5E74CFC7"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LoD details for assets; include resulting size per LoD.</w:t>
            </w:r>
            <w:r w:rsidRPr="001B5454">
              <w:rPr>
                <w:rFonts w:ascii="MesloLGL Nerd Font Mono" w:hAnsi="MesloLGL Nerd Font Mono" w:cs="MesloLGL Nerd Font Mono"/>
                <w:color w:val="B4B4B4"/>
                <w:sz w:val="18"/>
                <w:szCs w:val="18"/>
              </w:rPr>
              <w:t xml:space="preserve"> </w:t>
            </w:r>
          </w:p>
          <w:p w14:paraId="4253DF52"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items</w:t>
            </w:r>
            <w:r w:rsidRPr="001B5454">
              <w:rPr>
                <w:rFonts w:ascii="MesloLGL Nerd Font Mono" w:hAnsi="MesloLGL Nerd Font Mono" w:cs="MesloLGL Nerd Font Mono"/>
                <w:color w:val="B4B4B4"/>
                <w:sz w:val="18"/>
                <w:szCs w:val="18"/>
              </w:rPr>
              <w:t>:</w:t>
            </w:r>
          </w:p>
          <w:p w14:paraId="26AB1CBD"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object</w:t>
            </w:r>
          </w:p>
          <w:p w14:paraId="0D7A513C"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properties</w:t>
            </w:r>
            <w:r w:rsidRPr="001B5454">
              <w:rPr>
                <w:rFonts w:ascii="MesloLGL Nerd Font Mono" w:hAnsi="MesloLGL Nerd Font Mono" w:cs="MesloLGL Nerd Font Mono"/>
                <w:color w:val="B4B4B4"/>
                <w:sz w:val="18"/>
                <w:szCs w:val="18"/>
              </w:rPr>
              <w:t>:</w:t>
            </w:r>
          </w:p>
          <w:p w14:paraId="288B24B8"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assetId</w:t>
            </w:r>
            <w:r w:rsidRPr="001B5454">
              <w:rPr>
                <w:rFonts w:ascii="MesloLGL Nerd Font Mono" w:hAnsi="MesloLGL Nerd Font Mono" w:cs="MesloLGL Nerd Font Mono"/>
                <w:color w:val="B4B4B4"/>
                <w:sz w:val="18"/>
                <w:szCs w:val="18"/>
              </w:rPr>
              <w:t xml:space="preserve">: { </w:t>
            </w:r>
            <w:r w:rsidRPr="001B5454">
              <w:rPr>
                <w:rFonts w:ascii="MesloLGL Nerd Font Mono" w:hAnsi="MesloLGL Nerd Font Mono" w:cs="MesloLGL Nerd Font Mono"/>
                <w:color w:val="569CD6"/>
                <w:sz w:val="18"/>
                <w:szCs w:val="18"/>
              </w:rPr>
              <w:t>$ref</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E8C9BB"/>
                <w:sz w:val="18"/>
                <w:szCs w:val="18"/>
              </w:rPr>
              <w:t>'</w:t>
            </w:r>
            <w:r w:rsidRPr="001B5454">
              <w:rPr>
                <w:rFonts w:ascii="MesloLGL Nerd Font Mono" w:hAnsi="MesloLGL Nerd Font Mono" w:cs="MesloLGL Nerd Font Mono"/>
                <w:color w:val="CE9178"/>
                <w:sz w:val="18"/>
                <w:szCs w:val="18"/>
              </w:rPr>
              <w:t>#/components/schemas/ResourceId</w:t>
            </w:r>
            <w:r w:rsidRPr="001B5454">
              <w:rPr>
                <w:rFonts w:ascii="MesloLGL Nerd Font Mono" w:hAnsi="MesloLGL Nerd Font Mono" w:cs="MesloLGL Nerd Font Mono"/>
                <w:color w:val="E8C9BB"/>
                <w:sz w:val="18"/>
                <w:szCs w:val="18"/>
              </w:rPr>
              <w:t>'</w:t>
            </w:r>
            <w:r w:rsidRPr="001B5454">
              <w:rPr>
                <w:rFonts w:ascii="MesloLGL Nerd Font Mono" w:hAnsi="MesloLGL Nerd Font Mono" w:cs="MesloLGL Nerd Font Mono"/>
                <w:color w:val="B4B4B4"/>
                <w:sz w:val="18"/>
                <w:szCs w:val="18"/>
              </w:rPr>
              <w:t xml:space="preserve"> }</w:t>
            </w:r>
          </w:p>
          <w:p w14:paraId="7D0C69FA"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level</w:t>
            </w:r>
            <w:r w:rsidRPr="001B5454">
              <w:rPr>
                <w:rFonts w:ascii="MesloLGL Nerd Font Mono" w:hAnsi="MesloLGL Nerd Font Mono" w:cs="MesloLGL Nerd Font Mono"/>
                <w:color w:val="B4B4B4"/>
                <w:sz w:val="18"/>
                <w:szCs w:val="18"/>
              </w:rPr>
              <w:t xml:space="preserve">: {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string</w:t>
            </w:r>
            <w:r w:rsidRPr="001B5454">
              <w:rPr>
                <w:rFonts w:ascii="MesloLGL Nerd Font Mono" w:hAnsi="MesloLGL Nerd Font Mono" w:cs="MesloLGL Nerd Font Mono"/>
                <w:color w:val="B4B4B4"/>
                <w:sz w:val="18"/>
                <w:szCs w:val="18"/>
              </w:rPr>
              <w:t xml:space="preserve"> }</w:t>
            </w:r>
          </w:p>
          <w:p w14:paraId="604A926E"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sizeBytes</w:t>
            </w:r>
            <w:r w:rsidRPr="001B5454">
              <w:rPr>
                <w:rFonts w:ascii="MesloLGL Nerd Font Mono" w:hAnsi="MesloLGL Nerd Font Mono" w:cs="MesloLGL Nerd Font Mono"/>
                <w:color w:val="B4B4B4"/>
                <w:sz w:val="18"/>
                <w:szCs w:val="18"/>
              </w:rPr>
              <w:t xml:space="preserve">: {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integer</w:t>
            </w:r>
            <w:r w:rsidRPr="001B5454">
              <w:rPr>
                <w:rFonts w:ascii="MesloLGL Nerd Font Mono" w:hAnsi="MesloLGL Nerd Font Mono" w:cs="MesloLGL Nerd Font Mono"/>
                <w:color w:val="B4B4B4"/>
                <w:sz w:val="18"/>
                <w:szCs w:val="18"/>
              </w:rPr>
              <w:t xml:space="preserve"> }</w:t>
            </w:r>
          </w:p>
          <w:p w14:paraId="27E0747B"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selectionInfo</w:t>
            </w:r>
            <w:r w:rsidRPr="001B5454">
              <w:rPr>
                <w:rFonts w:ascii="MesloLGL Nerd Font Mono" w:hAnsi="MesloLGL Nerd Font Mono" w:cs="MesloLGL Nerd Font Mono"/>
                <w:color w:val="B4B4B4"/>
                <w:sz w:val="18"/>
                <w:szCs w:val="18"/>
              </w:rPr>
              <w:t>:</w:t>
            </w:r>
          </w:p>
          <w:p w14:paraId="68E16973"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object</w:t>
            </w:r>
          </w:p>
          <w:p w14:paraId="2A9747A8"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Info to help user select this avatar (name, context, thumbnails).</w:t>
            </w:r>
            <w:r w:rsidRPr="001B5454">
              <w:rPr>
                <w:rFonts w:ascii="MesloLGL Nerd Font Mono" w:hAnsi="MesloLGL Nerd Font Mono" w:cs="MesloLGL Nerd Font Mono"/>
                <w:color w:val="B4B4B4"/>
                <w:sz w:val="18"/>
                <w:szCs w:val="18"/>
              </w:rPr>
              <w:t xml:space="preserve"> </w:t>
            </w:r>
          </w:p>
          <w:p w14:paraId="08A4BA92"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supportedAnimations</w:t>
            </w:r>
            <w:r w:rsidRPr="001B5454">
              <w:rPr>
                <w:rFonts w:ascii="MesloLGL Nerd Font Mono" w:hAnsi="MesloLGL Nerd Font Mono" w:cs="MesloLGL Nerd Font Mono"/>
                <w:color w:val="B4B4B4"/>
                <w:sz w:val="18"/>
                <w:szCs w:val="18"/>
              </w:rPr>
              <w:t>:</w:t>
            </w:r>
          </w:p>
          <w:p w14:paraId="329631E8"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array</w:t>
            </w:r>
          </w:p>
          <w:p w14:paraId="470553F8"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items</w:t>
            </w:r>
            <w:r w:rsidRPr="001B5454">
              <w:rPr>
                <w:rFonts w:ascii="MesloLGL Nerd Font Mono" w:hAnsi="MesloLGL Nerd Font Mono" w:cs="MesloLGL Nerd Font Mono"/>
                <w:color w:val="B4B4B4"/>
                <w:sz w:val="18"/>
                <w:szCs w:val="18"/>
              </w:rPr>
              <w:t xml:space="preserve">: {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string</w:t>
            </w:r>
            <w:r w:rsidRPr="001B5454">
              <w:rPr>
                <w:rFonts w:ascii="MesloLGL Nerd Font Mono" w:hAnsi="MesloLGL Nerd Font Mono" w:cs="MesloLGL Nerd Font Mono"/>
                <w:color w:val="B4B4B4"/>
                <w:sz w:val="18"/>
                <w:szCs w:val="18"/>
              </w:rPr>
              <w:t xml:space="preserve"> }</w:t>
            </w:r>
          </w:p>
          <w:p w14:paraId="32731DE5"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URNs of supported animation frameworks.</w:t>
            </w:r>
            <w:r w:rsidRPr="001B5454">
              <w:rPr>
                <w:rFonts w:ascii="MesloLGL Nerd Font Mono" w:hAnsi="MesloLGL Nerd Font Mono" w:cs="MesloLGL Nerd Font Mono"/>
                <w:color w:val="B4B4B4"/>
                <w:sz w:val="18"/>
                <w:szCs w:val="18"/>
              </w:rPr>
              <w:t xml:space="preserve"> </w:t>
            </w:r>
          </w:p>
          <w:p w14:paraId="054EBB01"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infoUpdatedAt</w:t>
            </w:r>
            <w:r w:rsidRPr="001B5454">
              <w:rPr>
                <w:rFonts w:ascii="MesloLGL Nerd Font Mono" w:hAnsi="MesloLGL Nerd Font Mono" w:cs="MesloLGL Nerd Font Mono"/>
                <w:color w:val="B4B4B4"/>
                <w:sz w:val="18"/>
                <w:szCs w:val="18"/>
              </w:rPr>
              <w:t>:</w:t>
            </w:r>
          </w:p>
          <w:p w14:paraId="3868BC8D"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type</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number</w:t>
            </w:r>
          </w:p>
          <w:p w14:paraId="251646FD"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format</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int64</w:t>
            </w:r>
          </w:p>
          <w:p w14:paraId="62AE229D" w14:textId="77777777" w:rsidR="001B5454"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description</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Wall-clock time (ms since epoch) of last update.</w:t>
            </w:r>
            <w:r w:rsidRPr="001B5454">
              <w:rPr>
                <w:rFonts w:ascii="MesloLGL Nerd Font Mono" w:hAnsi="MesloLGL Nerd Font Mono" w:cs="MesloLGL Nerd Font Mono"/>
                <w:color w:val="B4B4B4"/>
                <w:sz w:val="18"/>
                <w:szCs w:val="18"/>
              </w:rPr>
              <w:t xml:space="preserve"> </w:t>
            </w:r>
          </w:p>
          <w:p w14:paraId="65366AB1" w14:textId="6D9452D6" w:rsidR="001A1243" w:rsidRPr="001B5454" w:rsidRDefault="001B5454" w:rsidP="00D26B96">
            <w:pPr>
              <w:spacing w:line="270" w:lineRule="atLeast"/>
              <w:rPr>
                <w:rFonts w:ascii="MesloLGL Nerd Font Mono" w:hAnsi="MesloLGL Nerd Font Mono" w:cs="MesloLGL Nerd Font Mono"/>
                <w:color w:val="DADADA"/>
                <w:sz w:val="18"/>
                <w:szCs w:val="18"/>
              </w:rPr>
            </w:pP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569CD6"/>
                <w:sz w:val="18"/>
                <w:szCs w:val="18"/>
              </w:rPr>
              <w:t>required</w:t>
            </w:r>
            <w:r w:rsidRPr="001B5454">
              <w:rPr>
                <w:rFonts w:ascii="MesloLGL Nerd Font Mono" w:hAnsi="MesloLGL Nerd Font Mono" w:cs="MesloLGL Nerd Font Mono"/>
                <w:color w:val="B4B4B4"/>
                <w:sz w:val="18"/>
                <w:szCs w:val="18"/>
              </w:rPr>
              <w:t>: [</w:t>
            </w:r>
            <w:r w:rsidRPr="001B5454">
              <w:rPr>
                <w:rFonts w:ascii="MesloLGL Nerd Font Mono" w:hAnsi="MesloLGL Nerd Font Mono" w:cs="MesloLGL Nerd Font Mono"/>
                <w:color w:val="CE9178"/>
                <w:sz w:val="18"/>
                <w:szCs w:val="18"/>
              </w:rPr>
              <w:t>avatarId</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assetIds</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supportedAnimations</w:t>
            </w:r>
            <w:r w:rsidRPr="001B5454">
              <w:rPr>
                <w:rFonts w:ascii="MesloLGL Nerd Font Mono" w:hAnsi="MesloLGL Nerd Font Mono" w:cs="MesloLGL Nerd Font Mono"/>
                <w:color w:val="B4B4B4"/>
                <w:sz w:val="18"/>
                <w:szCs w:val="18"/>
              </w:rPr>
              <w:t xml:space="preserve">, </w:t>
            </w:r>
            <w:r w:rsidRPr="001B5454">
              <w:rPr>
                <w:rFonts w:ascii="MesloLGL Nerd Font Mono" w:hAnsi="MesloLGL Nerd Font Mono" w:cs="MesloLGL Nerd Font Mono"/>
                <w:color w:val="CE9178"/>
                <w:sz w:val="18"/>
                <w:szCs w:val="18"/>
              </w:rPr>
              <w:t>infoUpdatedAt</w:t>
            </w:r>
            <w:r w:rsidRPr="001B5454">
              <w:rPr>
                <w:rFonts w:ascii="MesloLGL Nerd Font Mono" w:hAnsi="MesloLGL Nerd Font Mono" w:cs="MesloLGL Nerd Font Mono"/>
                <w:color w:val="B4B4B4"/>
                <w:sz w:val="18"/>
                <w:szCs w:val="18"/>
              </w:rPr>
              <w:t>]</w:t>
            </w:r>
          </w:p>
        </w:tc>
      </w:tr>
    </w:tbl>
    <w:p w14:paraId="08A09E5E" w14:textId="77777777" w:rsidR="001A1243" w:rsidRDefault="001A1243">
      <w:pPr>
        <w:rPr>
          <w:noProof/>
        </w:rPr>
      </w:pPr>
    </w:p>
    <w:p w14:paraId="58F9499B" w14:textId="2E4FD314" w:rsidR="0018231D" w:rsidRDefault="0018231D" w:rsidP="0018231D">
      <w:pPr>
        <w:pStyle w:val="Heading2"/>
        <w:rPr>
          <w:noProof/>
        </w:rPr>
      </w:pPr>
      <w:r>
        <w:rPr>
          <w:noProof/>
        </w:rPr>
        <w:t>1.2</w:t>
      </w:r>
      <w:r>
        <w:rPr>
          <w:noProof/>
        </w:rPr>
        <w:tab/>
        <w:t>TS26264_Mbar_Management_Avatars.yaml</w:t>
      </w:r>
    </w:p>
    <w:p w14:paraId="0383DD1F" w14:textId="77777777" w:rsidR="00A0590F" w:rsidRDefault="00A0590F">
      <w:pPr>
        <w:rPr>
          <w:noProof/>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B31CC" w14:paraId="1EA06A71" w14:textId="77777777" w:rsidTr="00E33C51">
        <w:tc>
          <w:tcPr>
            <w:tcW w:w="9639" w:type="dxa"/>
          </w:tcPr>
          <w:p w14:paraId="6151F20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openapi</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3.1.0</w:t>
            </w:r>
          </w:p>
          <w:p w14:paraId="1FBE0E05"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info</w:t>
            </w:r>
            <w:r>
              <w:rPr>
                <w:rFonts w:ascii="MesloLGL Nerd Font Mono" w:hAnsi="MesloLGL Nerd Font Mono" w:cs="MesloLGL Nerd Font Mono"/>
                <w:color w:val="B4B4B4"/>
                <w:sz w:val="18"/>
                <w:szCs w:val="18"/>
              </w:rPr>
              <w:t>:</w:t>
            </w:r>
          </w:p>
          <w:p w14:paraId="592CA0B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title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3GPP Mbar_Management - Avatars API</w:t>
            </w:r>
          </w:p>
          <w:p w14:paraId="201F8B7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version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1.0.0</w:t>
            </w:r>
          </w:p>
          <w:p w14:paraId="75352F8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146D918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RESTful Avatars API for the Base Avatar Repository (BAR), defined in</w:t>
            </w:r>
          </w:p>
          <w:p w14:paraId="4A74E480"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3GPP TS 26.264 V19.0.0 (Annex B.1.5).</w:t>
            </w:r>
          </w:p>
          <w:p w14:paraId="016ED107"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This API is used by the DC AS or MF to manage Base Avatars,</w:t>
            </w:r>
          </w:p>
          <w:p w14:paraId="1355BACF"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including creation, retrieval, update and deletion of avatar resources</w:t>
            </w:r>
          </w:p>
          <w:p w14:paraId="5AEC52B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within the BAR (Mbar_Management service).</w:t>
            </w:r>
          </w:p>
          <w:p w14:paraId="372D3E2F" w14:textId="77777777" w:rsidR="0018231D" w:rsidRDefault="0018231D" w:rsidP="00D26B96">
            <w:pPr>
              <w:spacing w:line="270" w:lineRule="atLeast"/>
              <w:rPr>
                <w:rFonts w:ascii="MesloLGL Nerd Font Mono" w:hAnsi="MesloLGL Nerd Font Mono" w:cs="MesloLGL Nerd Font Mono"/>
                <w:color w:val="DADADA"/>
                <w:sz w:val="18"/>
                <w:szCs w:val="18"/>
              </w:rPr>
            </w:pPr>
          </w:p>
          <w:p w14:paraId="5DB7663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externalDocs</w:t>
            </w:r>
            <w:r>
              <w:rPr>
                <w:rFonts w:ascii="MesloLGL Nerd Font Mono" w:hAnsi="MesloLGL Nerd Font Mono" w:cs="MesloLGL Nerd Font Mono"/>
                <w:color w:val="B4B4B4"/>
                <w:sz w:val="18"/>
                <w:szCs w:val="18"/>
              </w:rPr>
              <w:t>:</w:t>
            </w:r>
          </w:p>
          <w:p w14:paraId="5FD84CD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TS 26.264 V19.0.0; IBACS</w:t>
            </w:r>
            <w:r>
              <w:rPr>
                <w:rFonts w:ascii="MesloLGL Nerd Font Mono" w:hAnsi="MesloLGL Nerd Font Mono" w:cs="MesloLGL Nerd Font Mono"/>
                <w:color w:val="E8C9BB"/>
                <w:sz w:val="18"/>
                <w:szCs w:val="18"/>
              </w:rPr>
              <w:t>'</w:t>
            </w:r>
          </w:p>
          <w:p w14:paraId="0808317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url</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https://www.3gpp.org/ftp/Specs/archive/26_series/26.264/</w:t>
            </w:r>
            <w:r>
              <w:rPr>
                <w:rFonts w:ascii="MesloLGL Nerd Font Mono" w:hAnsi="MesloLGL Nerd Font Mono" w:cs="MesloLGL Nerd Font Mono"/>
                <w:color w:val="E8C9BB"/>
                <w:sz w:val="18"/>
                <w:szCs w:val="18"/>
              </w:rPr>
              <w:t>'</w:t>
            </w:r>
          </w:p>
          <w:p w14:paraId="3D5F6566" w14:textId="77777777" w:rsidR="0018231D" w:rsidRDefault="0018231D" w:rsidP="00D26B96">
            <w:pPr>
              <w:spacing w:line="270" w:lineRule="atLeast"/>
              <w:rPr>
                <w:rFonts w:ascii="MesloLGL Nerd Font Mono" w:hAnsi="MesloLGL Nerd Font Mono" w:cs="MesloLGL Nerd Font Mono"/>
                <w:color w:val="DADADA"/>
                <w:sz w:val="18"/>
                <w:szCs w:val="18"/>
              </w:rPr>
            </w:pPr>
          </w:p>
          <w:p w14:paraId="0FC1BD7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servers</w:t>
            </w:r>
            <w:r>
              <w:rPr>
                <w:rFonts w:ascii="MesloLGL Nerd Font Mono" w:hAnsi="MesloLGL Nerd Font Mono" w:cs="MesloLGL Nerd Font Mono"/>
                <w:color w:val="B4B4B4"/>
                <w:sz w:val="18"/>
                <w:szCs w:val="18"/>
              </w:rPr>
              <w:t>:</w:t>
            </w:r>
          </w:p>
          <w:p w14:paraId="168F508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url</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{apiRoot}/3gpp-mbar-management/v1</w:t>
            </w:r>
            <w:r>
              <w:rPr>
                <w:rFonts w:ascii="MesloLGL Nerd Font Mono" w:hAnsi="MesloLGL Nerd Font Mono" w:cs="MesloLGL Nerd Font Mono"/>
                <w:color w:val="E8C9BB"/>
                <w:sz w:val="18"/>
                <w:szCs w:val="18"/>
              </w:rPr>
              <w:t>'</w:t>
            </w:r>
          </w:p>
          <w:p w14:paraId="13114F5F"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variables</w:t>
            </w:r>
            <w:r>
              <w:rPr>
                <w:rFonts w:ascii="MesloLGL Nerd Font Mono" w:hAnsi="MesloLGL Nerd Font Mono" w:cs="MesloLGL Nerd Font Mono"/>
                <w:color w:val="B4B4B4"/>
                <w:sz w:val="18"/>
                <w:szCs w:val="18"/>
              </w:rPr>
              <w:t>:</w:t>
            </w:r>
          </w:p>
          <w:p w14:paraId="1A1E9A7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apiRoot</w:t>
            </w:r>
            <w:r>
              <w:rPr>
                <w:rFonts w:ascii="MesloLGL Nerd Font Mono" w:hAnsi="MesloLGL Nerd Font Mono" w:cs="MesloLGL Nerd Font Mono"/>
                <w:color w:val="B4B4B4"/>
                <w:sz w:val="18"/>
                <w:szCs w:val="18"/>
              </w:rPr>
              <w:t>:</w:t>
            </w:r>
          </w:p>
          <w:p w14:paraId="2317E45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default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bar.example.com</w:t>
            </w:r>
          </w:p>
          <w:p w14:paraId="669F26FB" w14:textId="77777777" w:rsidR="0018231D" w:rsidRDefault="0018231D" w:rsidP="00D26B96">
            <w:pPr>
              <w:spacing w:line="270" w:lineRule="atLeast"/>
              <w:rPr>
                <w:rFonts w:ascii="MesloLGL Nerd Font Mono" w:hAnsi="MesloLGL Nerd Font Mono" w:cs="MesloLGL Nerd Font Mono"/>
                <w:color w:val="DADADA"/>
                <w:sz w:val="18"/>
                <w:szCs w:val="18"/>
              </w:rPr>
            </w:pPr>
          </w:p>
          <w:p w14:paraId="02A75B6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lastRenderedPageBreak/>
              <w:t>paths</w:t>
            </w:r>
            <w:r>
              <w:rPr>
                <w:rFonts w:ascii="MesloLGL Nerd Font Mono" w:hAnsi="MesloLGL Nerd Font Mono" w:cs="MesloLGL Nerd Font Mono"/>
                <w:color w:val="B4B4B4"/>
                <w:sz w:val="18"/>
                <w:szCs w:val="18"/>
              </w:rPr>
              <w:t>:</w:t>
            </w:r>
          </w:p>
          <w:p w14:paraId="696B422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/avatars</w:t>
            </w:r>
            <w:r>
              <w:rPr>
                <w:rFonts w:ascii="MesloLGL Nerd Font Mono" w:hAnsi="MesloLGL Nerd Font Mono" w:cs="MesloLGL Nerd Font Mono"/>
                <w:color w:val="B4B4B4"/>
                <w:sz w:val="18"/>
                <w:szCs w:val="18"/>
              </w:rPr>
              <w:t>:</w:t>
            </w:r>
          </w:p>
          <w:p w14:paraId="52D6D9E5"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post</w:t>
            </w:r>
            <w:r>
              <w:rPr>
                <w:rFonts w:ascii="MesloLGL Nerd Font Mono" w:hAnsi="MesloLGL Nerd Font Mono" w:cs="MesloLGL Nerd Font Mono"/>
                <w:color w:val="B4B4B4"/>
                <w:sz w:val="18"/>
                <w:szCs w:val="18"/>
              </w:rPr>
              <w:t>:</w:t>
            </w:r>
          </w:p>
          <w:p w14:paraId="1772085A"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Create a new Base Avatar</w:t>
            </w:r>
          </w:p>
          <w:p w14:paraId="0CB7163A"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createAvatar</w:t>
            </w:r>
          </w:p>
          <w:p w14:paraId="66DC650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 xml:space="preserve">Creates a new avatar resource in the BAR. </w:t>
            </w:r>
            <w:r>
              <w:rPr>
                <w:rFonts w:ascii="MesloLGL Nerd Font Mono" w:hAnsi="MesloLGL Nerd Font Mono" w:cs="MesloLGL Nerd Font Mono"/>
                <w:color w:val="E8C9BB"/>
                <w:sz w:val="18"/>
                <w:szCs w:val="18"/>
              </w:rPr>
              <w:t>'</w:t>
            </w:r>
          </w:p>
          <w:p w14:paraId="301C424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requestBody</w:t>
            </w:r>
            <w:r>
              <w:rPr>
                <w:rFonts w:ascii="MesloLGL Nerd Font Mono" w:hAnsi="MesloLGL Nerd Font Mono" w:cs="MesloLGL Nerd Font Mono"/>
                <w:color w:val="B4B4B4"/>
                <w:sz w:val="18"/>
                <w:szCs w:val="18"/>
              </w:rPr>
              <w:t>:</w:t>
            </w:r>
          </w:p>
          <w:p w14:paraId="4726EF30"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false</w:t>
            </w:r>
          </w:p>
          <w:p w14:paraId="3BB2DF07"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5822DA2C"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multipart/form-data</w:t>
            </w:r>
            <w:r>
              <w:rPr>
                <w:rFonts w:ascii="MesloLGL Nerd Font Mono" w:hAnsi="MesloLGL Nerd Font Mono" w:cs="MesloLGL Nerd Font Mono"/>
                <w:color w:val="B4B4B4"/>
                <w:sz w:val="18"/>
                <w:szCs w:val="18"/>
              </w:rPr>
              <w:t>:</w:t>
            </w:r>
          </w:p>
          <w:p w14:paraId="4C18A087"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67D32D0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2B72C15B"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6C707DCC"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avatarContainer</w:t>
            </w:r>
            <w:r>
              <w:rPr>
                <w:rFonts w:ascii="MesloLGL Nerd Font Mono" w:hAnsi="MesloLGL Nerd Font Mono" w:cs="MesloLGL Nerd Font Mono"/>
                <w:color w:val="B4B4B4"/>
                <w:sz w:val="18"/>
                <w:szCs w:val="18"/>
              </w:rPr>
              <w:t>:</w:t>
            </w:r>
          </w:p>
          <w:p w14:paraId="3296EEBA"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6351138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binary</w:t>
            </w:r>
          </w:p>
          <w:p w14:paraId="386750ED"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Binary avatar container, MIME type "model/vnd.mpeg.arf+zip".</w:t>
            </w:r>
            <w:r>
              <w:rPr>
                <w:rFonts w:ascii="MesloLGL Nerd Font Mono" w:hAnsi="MesloLGL Nerd Font Mono" w:cs="MesloLGL Nerd Font Mono"/>
                <w:color w:val="E8C9BB"/>
                <w:sz w:val="18"/>
                <w:szCs w:val="18"/>
              </w:rPr>
              <w:t>'</w:t>
            </w:r>
          </w:p>
          <w:p w14:paraId="6E986BFC"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6873A538"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201</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37964D28"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Avatar created successfully.</w:t>
            </w:r>
            <w:r>
              <w:rPr>
                <w:rFonts w:ascii="MesloLGL Nerd Font Mono" w:hAnsi="MesloLGL Nerd Font Mono" w:cs="MesloLGL Nerd Font Mono"/>
                <w:color w:val="E8C9BB"/>
                <w:sz w:val="18"/>
                <w:szCs w:val="18"/>
              </w:rPr>
              <w:t>'</w:t>
            </w:r>
          </w:p>
          <w:p w14:paraId="1C1ABC05"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48ABC00B"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7FF3309F"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2F9D40AB"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#/components/schemas/Avatar</w:t>
            </w:r>
            <w:r>
              <w:rPr>
                <w:rFonts w:ascii="MesloLGL Nerd Font Mono" w:hAnsi="MesloLGL Nerd Font Mono" w:cs="MesloLGL Nerd Font Mono"/>
                <w:color w:val="E8C9BB"/>
                <w:sz w:val="18"/>
                <w:szCs w:val="18"/>
              </w:rPr>
              <w:t>'</w:t>
            </w:r>
          </w:p>
          <w:p w14:paraId="3EC6B22B"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headers</w:t>
            </w:r>
            <w:r>
              <w:rPr>
                <w:rFonts w:ascii="MesloLGL Nerd Font Mono" w:hAnsi="MesloLGL Nerd Font Mono" w:cs="MesloLGL Nerd Font Mono"/>
                <w:color w:val="B4B4B4"/>
                <w:sz w:val="18"/>
                <w:szCs w:val="18"/>
              </w:rPr>
              <w:t>:</w:t>
            </w:r>
          </w:p>
          <w:p w14:paraId="67ADF17D"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Location</w:t>
            </w:r>
            <w:r>
              <w:rPr>
                <w:rFonts w:ascii="MesloLGL Nerd Font Mono" w:hAnsi="MesloLGL Nerd Font Mono" w:cs="MesloLGL Nerd Font Mono"/>
                <w:color w:val="B4B4B4"/>
                <w:sz w:val="18"/>
                <w:szCs w:val="18"/>
              </w:rPr>
              <w:t>:</w:t>
            </w:r>
          </w:p>
          <w:p w14:paraId="17162865"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URL of the newly created Avatar resource.</w:t>
            </w:r>
            <w:r>
              <w:rPr>
                <w:rFonts w:ascii="MesloLGL Nerd Font Mono" w:hAnsi="MesloLGL Nerd Font Mono" w:cs="MesloLGL Nerd Font Mono"/>
                <w:color w:val="E8C9BB"/>
                <w:sz w:val="18"/>
                <w:szCs w:val="18"/>
              </w:rPr>
              <w:t>'</w:t>
            </w:r>
          </w:p>
          <w:p w14:paraId="4818785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6DCC9C28"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TS26264_CommonData.yaml#/components/schemas/AbsoluteUrl</w:t>
            </w:r>
            <w:r>
              <w:rPr>
                <w:rFonts w:ascii="MesloLGL Nerd Font Mono" w:hAnsi="MesloLGL Nerd Font Mono" w:cs="MesloLGL Nerd Font Mono"/>
                <w:color w:val="E8C9BB"/>
                <w:sz w:val="18"/>
                <w:szCs w:val="18"/>
              </w:rPr>
              <w:t>'</w:t>
            </w:r>
          </w:p>
          <w:p w14:paraId="5D8F977A" w14:textId="77777777" w:rsidR="0018231D" w:rsidRDefault="0018231D" w:rsidP="00D26B96">
            <w:pPr>
              <w:spacing w:line="270" w:lineRule="atLeast"/>
              <w:rPr>
                <w:rFonts w:ascii="MesloLGL Nerd Font Mono" w:hAnsi="MesloLGL Nerd Font Mono" w:cs="MesloLGL Nerd Font Mono"/>
                <w:color w:val="DADADA"/>
                <w:sz w:val="18"/>
                <w:szCs w:val="18"/>
              </w:rPr>
            </w:pPr>
          </w:p>
          <w:p w14:paraId="68B3013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/avatars/{avatarId}</w:t>
            </w:r>
            <w:r>
              <w:rPr>
                <w:rFonts w:ascii="MesloLGL Nerd Font Mono" w:hAnsi="MesloLGL Nerd Font Mono" w:cs="MesloLGL Nerd Font Mono"/>
                <w:color w:val="B4B4B4"/>
                <w:sz w:val="18"/>
                <w:szCs w:val="18"/>
              </w:rPr>
              <w:t>:</w:t>
            </w:r>
          </w:p>
          <w:p w14:paraId="36421895"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parameters</w:t>
            </w:r>
            <w:r>
              <w:rPr>
                <w:rFonts w:ascii="MesloLGL Nerd Font Mono" w:hAnsi="MesloLGL Nerd Font Mono" w:cs="MesloLGL Nerd Font Mono"/>
                <w:color w:val="B4B4B4"/>
                <w:sz w:val="18"/>
                <w:szCs w:val="18"/>
              </w:rPr>
              <w:t>:</w:t>
            </w:r>
          </w:p>
          <w:p w14:paraId="20B5ED2A"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name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avatarId</w:t>
            </w:r>
          </w:p>
          <w:p w14:paraId="7E58205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path</w:t>
            </w:r>
          </w:p>
          <w:p w14:paraId="15DDEA1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7D6A8CFB"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7BAF7975"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15D37C8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The resource identifier identifier of an existing Base Avatar.</w:t>
            </w:r>
            <w:r>
              <w:rPr>
                <w:rFonts w:ascii="MesloLGL Nerd Font Mono" w:hAnsi="MesloLGL Nerd Font Mono" w:cs="MesloLGL Nerd Font Mono"/>
                <w:color w:val="E8C9BB"/>
                <w:sz w:val="18"/>
                <w:szCs w:val="18"/>
              </w:rPr>
              <w:t>'</w:t>
            </w:r>
          </w:p>
          <w:p w14:paraId="6D5C5C9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get</w:t>
            </w:r>
            <w:r>
              <w:rPr>
                <w:rFonts w:ascii="MesloLGL Nerd Font Mono" w:hAnsi="MesloLGL Nerd Font Mono" w:cs="MesloLGL Nerd Font Mono"/>
                <w:color w:val="B4B4B4"/>
                <w:sz w:val="18"/>
                <w:szCs w:val="18"/>
              </w:rPr>
              <w:t>:</w:t>
            </w:r>
          </w:p>
          <w:p w14:paraId="0B58229C"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Retrieve a Base Avatar</w:t>
            </w:r>
            <w:r>
              <w:rPr>
                <w:rFonts w:ascii="MesloLGL Nerd Font Mono" w:hAnsi="MesloLGL Nerd Font Mono" w:cs="MesloLGL Nerd Font Mono"/>
                <w:color w:val="E8C9BB"/>
                <w:sz w:val="18"/>
                <w:szCs w:val="18"/>
              </w:rPr>
              <w:t>'</w:t>
            </w:r>
          </w:p>
          <w:p w14:paraId="4F347EC8"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getAvatar</w:t>
            </w:r>
          </w:p>
          <w:p w14:paraId="2BF09CC5"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Retrieves a previously created or uploaded base avatar in the BAR.</w:t>
            </w:r>
            <w:r>
              <w:rPr>
                <w:rFonts w:ascii="MesloLGL Nerd Font Mono" w:hAnsi="MesloLGL Nerd Font Mono" w:cs="MesloLGL Nerd Font Mono"/>
                <w:color w:val="E8C9BB"/>
                <w:sz w:val="18"/>
                <w:szCs w:val="18"/>
              </w:rPr>
              <w:t>'</w:t>
            </w:r>
          </w:p>
          <w:p w14:paraId="48BAEA70" w14:textId="77777777" w:rsidR="0018231D" w:rsidRPr="00375466" w:rsidRDefault="0018231D" w:rsidP="00D26B96">
            <w:pPr>
              <w:spacing w:line="270" w:lineRule="atLeast"/>
              <w:rPr>
                <w:rFonts w:ascii="MesloLGL Nerd Font Mono" w:hAnsi="MesloLGL Nerd Font Mono" w:cs="MesloLGL Nerd Font Mono"/>
                <w:color w:val="DADADA"/>
                <w:sz w:val="18"/>
                <w:szCs w:val="18"/>
                <w:lang w:val="fr-FR"/>
              </w:rPr>
            </w:pPr>
            <w:r>
              <w:rPr>
                <w:rFonts w:ascii="MesloLGL Nerd Font Mono" w:hAnsi="MesloLGL Nerd Font Mono" w:cs="MesloLGL Nerd Font Mono"/>
                <w:color w:val="B4B4B4"/>
                <w:sz w:val="18"/>
                <w:szCs w:val="18"/>
              </w:rPr>
              <w:t xml:space="preserve">      </w:t>
            </w:r>
            <w:r w:rsidRPr="00375466">
              <w:rPr>
                <w:rFonts w:ascii="MesloLGL Nerd Font Mono" w:hAnsi="MesloLGL Nerd Font Mono" w:cs="MesloLGL Nerd Font Mono"/>
                <w:color w:val="569CD6"/>
                <w:sz w:val="18"/>
                <w:szCs w:val="18"/>
                <w:lang w:val="fr-FR"/>
              </w:rPr>
              <w:t>responses</w:t>
            </w:r>
            <w:r w:rsidRPr="00375466">
              <w:rPr>
                <w:rFonts w:ascii="MesloLGL Nerd Font Mono" w:hAnsi="MesloLGL Nerd Font Mono" w:cs="MesloLGL Nerd Font Mono"/>
                <w:color w:val="B4B4B4"/>
                <w:sz w:val="18"/>
                <w:szCs w:val="18"/>
                <w:lang w:val="fr-FR"/>
              </w:rPr>
              <w:t>:</w:t>
            </w:r>
          </w:p>
          <w:p w14:paraId="45C09F5B" w14:textId="77777777" w:rsidR="0018231D" w:rsidRPr="00375466" w:rsidRDefault="0018231D" w:rsidP="00D26B96">
            <w:pPr>
              <w:spacing w:line="270" w:lineRule="atLeast"/>
              <w:rPr>
                <w:rFonts w:ascii="MesloLGL Nerd Font Mono" w:hAnsi="MesloLGL Nerd Font Mono" w:cs="MesloLGL Nerd Font Mono"/>
                <w:color w:val="DADADA"/>
                <w:sz w:val="18"/>
                <w:szCs w:val="18"/>
                <w:lang w:val="fr-FR"/>
              </w:rPr>
            </w:pPr>
            <w:r w:rsidRPr="00375466">
              <w:rPr>
                <w:rFonts w:ascii="MesloLGL Nerd Font Mono" w:hAnsi="MesloLGL Nerd Font Mono" w:cs="MesloLGL Nerd Font Mono"/>
                <w:color w:val="B4B4B4"/>
                <w:sz w:val="18"/>
                <w:szCs w:val="18"/>
                <w:lang w:val="fr-FR"/>
              </w:rPr>
              <w:t xml:space="preserve">        </w:t>
            </w:r>
            <w:r w:rsidRPr="00375466">
              <w:rPr>
                <w:rFonts w:ascii="MesloLGL Nerd Font Mono" w:hAnsi="MesloLGL Nerd Font Mono" w:cs="MesloLGL Nerd Font Mono"/>
                <w:color w:val="E8C9BB"/>
                <w:sz w:val="18"/>
                <w:szCs w:val="18"/>
                <w:lang w:val="fr-FR"/>
              </w:rPr>
              <w:t>'</w:t>
            </w:r>
            <w:r w:rsidRPr="00375466">
              <w:rPr>
                <w:rFonts w:ascii="MesloLGL Nerd Font Mono" w:hAnsi="MesloLGL Nerd Font Mono" w:cs="MesloLGL Nerd Font Mono"/>
                <w:color w:val="569CD6"/>
                <w:sz w:val="18"/>
                <w:szCs w:val="18"/>
                <w:lang w:val="fr-FR"/>
              </w:rPr>
              <w:t>200</w:t>
            </w:r>
            <w:r w:rsidRPr="00375466">
              <w:rPr>
                <w:rFonts w:ascii="MesloLGL Nerd Font Mono" w:hAnsi="MesloLGL Nerd Font Mono" w:cs="MesloLGL Nerd Font Mono"/>
                <w:color w:val="E8C9BB"/>
                <w:sz w:val="18"/>
                <w:szCs w:val="18"/>
                <w:lang w:val="fr-FR"/>
              </w:rPr>
              <w:t>'</w:t>
            </w:r>
            <w:r w:rsidRPr="00375466">
              <w:rPr>
                <w:rFonts w:ascii="MesloLGL Nerd Font Mono" w:hAnsi="MesloLGL Nerd Font Mono" w:cs="MesloLGL Nerd Font Mono"/>
                <w:color w:val="B4B4B4"/>
                <w:sz w:val="18"/>
                <w:szCs w:val="18"/>
                <w:lang w:val="fr-FR"/>
              </w:rPr>
              <w:t>:</w:t>
            </w:r>
          </w:p>
          <w:p w14:paraId="09AE49A4" w14:textId="77777777" w:rsidR="0018231D" w:rsidRPr="00375466" w:rsidRDefault="0018231D" w:rsidP="00D26B96">
            <w:pPr>
              <w:spacing w:line="270" w:lineRule="atLeast"/>
              <w:rPr>
                <w:rFonts w:ascii="MesloLGL Nerd Font Mono" w:hAnsi="MesloLGL Nerd Font Mono" w:cs="MesloLGL Nerd Font Mono"/>
                <w:color w:val="DADADA"/>
                <w:sz w:val="18"/>
                <w:szCs w:val="18"/>
                <w:lang w:val="fr-FR"/>
              </w:rPr>
            </w:pPr>
            <w:r w:rsidRPr="00375466">
              <w:rPr>
                <w:rFonts w:ascii="MesloLGL Nerd Font Mono" w:hAnsi="MesloLGL Nerd Font Mono" w:cs="MesloLGL Nerd Font Mono"/>
                <w:color w:val="B4B4B4"/>
                <w:sz w:val="18"/>
                <w:szCs w:val="18"/>
                <w:lang w:val="fr-FR"/>
              </w:rPr>
              <w:t xml:space="preserve">          </w:t>
            </w:r>
            <w:r w:rsidRPr="00375466">
              <w:rPr>
                <w:rFonts w:ascii="MesloLGL Nerd Font Mono" w:hAnsi="MesloLGL Nerd Font Mono" w:cs="MesloLGL Nerd Font Mono"/>
                <w:color w:val="569CD6"/>
                <w:sz w:val="18"/>
                <w:szCs w:val="18"/>
                <w:lang w:val="fr-FR"/>
              </w:rPr>
              <w:t>description</w:t>
            </w:r>
            <w:r w:rsidRPr="00375466">
              <w:rPr>
                <w:rFonts w:ascii="MesloLGL Nerd Font Mono" w:hAnsi="MesloLGL Nerd Font Mono" w:cs="MesloLGL Nerd Font Mono"/>
                <w:color w:val="B4B4B4"/>
                <w:sz w:val="18"/>
                <w:szCs w:val="18"/>
                <w:lang w:val="fr-FR"/>
              </w:rPr>
              <w:t xml:space="preserve">: </w:t>
            </w:r>
            <w:r w:rsidRPr="00375466">
              <w:rPr>
                <w:rFonts w:ascii="MesloLGL Nerd Font Mono" w:hAnsi="MesloLGL Nerd Font Mono" w:cs="MesloLGL Nerd Font Mono"/>
                <w:color w:val="E8C9BB"/>
                <w:sz w:val="18"/>
                <w:szCs w:val="18"/>
                <w:lang w:val="fr-FR"/>
              </w:rPr>
              <w:t>'</w:t>
            </w:r>
            <w:r w:rsidRPr="00375466">
              <w:rPr>
                <w:rFonts w:ascii="MesloLGL Nerd Font Mono" w:hAnsi="MesloLGL Nerd Font Mono" w:cs="MesloLGL Nerd Font Mono"/>
                <w:color w:val="CE9178"/>
                <w:sz w:val="18"/>
                <w:szCs w:val="18"/>
                <w:lang w:val="fr-FR"/>
              </w:rPr>
              <w:t>Base Avatar retrieved.</w:t>
            </w:r>
            <w:r w:rsidRPr="00375466">
              <w:rPr>
                <w:rFonts w:ascii="MesloLGL Nerd Font Mono" w:hAnsi="MesloLGL Nerd Font Mono" w:cs="MesloLGL Nerd Font Mono"/>
                <w:color w:val="E8C9BB"/>
                <w:sz w:val="18"/>
                <w:szCs w:val="18"/>
                <w:lang w:val="fr-FR"/>
              </w:rPr>
              <w:t>'</w:t>
            </w:r>
          </w:p>
          <w:p w14:paraId="7E4BDB69" w14:textId="77777777" w:rsidR="0018231D" w:rsidRDefault="0018231D" w:rsidP="00D26B96">
            <w:pPr>
              <w:spacing w:line="270" w:lineRule="atLeast"/>
              <w:rPr>
                <w:rFonts w:ascii="MesloLGL Nerd Font Mono" w:hAnsi="MesloLGL Nerd Font Mono" w:cs="MesloLGL Nerd Font Mono"/>
                <w:color w:val="DADADA"/>
                <w:sz w:val="18"/>
                <w:szCs w:val="18"/>
              </w:rPr>
            </w:pPr>
            <w:r w:rsidRPr="00375466">
              <w:rPr>
                <w:rFonts w:ascii="MesloLGL Nerd Font Mono" w:hAnsi="MesloLGL Nerd Font Mono" w:cs="MesloLGL Nerd Font Mono"/>
                <w:color w:val="B4B4B4"/>
                <w:sz w:val="18"/>
                <w:szCs w:val="18"/>
                <w:lang w:val="fr-FR"/>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3F2D4C3F"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47D2E587"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00BC415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#/components/schemas/Avatar</w:t>
            </w:r>
            <w:r>
              <w:rPr>
                <w:rFonts w:ascii="MesloLGL Nerd Font Mono" w:hAnsi="MesloLGL Nerd Font Mono" w:cs="MesloLGL Nerd Font Mono"/>
                <w:color w:val="E8C9BB"/>
                <w:sz w:val="18"/>
                <w:szCs w:val="18"/>
              </w:rPr>
              <w:t>'</w:t>
            </w:r>
          </w:p>
          <w:p w14:paraId="512268A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put</w:t>
            </w:r>
            <w:r>
              <w:rPr>
                <w:rFonts w:ascii="MesloLGL Nerd Font Mono" w:hAnsi="MesloLGL Nerd Font Mono" w:cs="MesloLGL Nerd Font Mono"/>
                <w:color w:val="B4B4B4"/>
                <w:sz w:val="18"/>
                <w:szCs w:val="18"/>
              </w:rPr>
              <w:t>:</w:t>
            </w:r>
          </w:p>
          <w:p w14:paraId="301609F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Update Base Avatar</w:t>
            </w:r>
          </w:p>
          <w:p w14:paraId="588A181C"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updateAvatar</w:t>
            </w:r>
          </w:p>
          <w:p w14:paraId="44CBC4E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lastRenderedPageBreak/>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Updates the Base Avatar data for the specified Avatar ID.</w:t>
            </w:r>
            <w:r>
              <w:rPr>
                <w:rFonts w:ascii="MesloLGL Nerd Font Mono" w:hAnsi="MesloLGL Nerd Font Mono" w:cs="MesloLGL Nerd Font Mono"/>
                <w:color w:val="E8C9BB"/>
                <w:sz w:val="18"/>
                <w:szCs w:val="18"/>
              </w:rPr>
              <w:t>'</w:t>
            </w:r>
          </w:p>
          <w:p w14:paraId="584DF735"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requestBody</w:t>
            </w:r>
            <w:r>
              <w:rPr>
                <w:rFonts w:ascii="MesloLGL Nerd Font Mono" w:hAnsi="MesloLGL Nerd Font Mono" w:cs="MesloLGL Nerd Font Mono"/>
                <w:color w:val="B4B4B4"/>
                <w:sz w:val="18"/>
                <w:szCs w:val="18"/>
              </w:rPr>
              <w:t>:</w:t>
            </w:r>
          </w:p>
          <w:p w14:paraId="4211A0EB"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39572A18"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5FF6A29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multipart/form-data</w:t>
            </w:r>
            <w:r>
              <w:rPr>
                <w:rFonts w:ascii="MesloLGL Nerd Font Mono" w:hAnsi="MesloLGL Nerd Font Mono" w:cs="MesloLGL Nerd Font Mono"/>
                <w:color w:val="B4B4B4"/>
                <w:sz w:val="18"/>
                <w:szCs w:val="18"/>
              </w:rPr>
              <w:t>:</w:t>
            </w:r>
          </w:p>
          <w:p w14:paraId="13C7C2AA"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71839E6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616049BA"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45F957E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avatarContainer</w:t>
            </w:r>
            <w:r>
              <w:rPr>
                <w:rFonts w:ascii="MesloLGL Nerd Font Mono" w:hAnsi="MesloLGL Nerd Font Mono" w:cs="MesloLGL Nerd Font Mono"/>
                <w:color w:val="B4B4B4"/>
                <w:sz w:val="18"/>
                <w:szCs w:val="18"/>
              </w:rPr>
              <w:t>:</w:t>
            </w:r>
          </w:p>
          <w:p w14:paraId="09AD67D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5C75B52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binary</w:t>
            </w:r>
          </w:p>
          <w:p w14:paraId="2AB30098"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Binary avatar container, MIME type "model/vnd.mpeg.arf+zip".</w:t>
            </w:r>
            <w:r>
              <w:rPr>
                <w:rFonts w:ascii="MesloLGL Nerd Font Mono" w:hAnsi="MesloLGL Nerd Font Mono" w:cs="MesloLGL Nerd Font Mono"/>
                <w:color w:val="E8C9BB"/>
                <w:sz w:val="18"/>
                <w:szCs w:val="18"/>
              </w:rPr>
              <w:t>'</w:t>
            </w:r>
          </w:p>
          <w:p w14:paraId="302A8AE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6B1EB466"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200</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13FBA505"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Base Avatar updated successfully.</w:t>
            </w:r>
            <w:r>
              <w:rPr>
                <w:rFonts w:ascii="MesloLGL Nerd Font Mono" w:hAnsi="MesloLGL Nerd Font Mono" w:cs="MesloLGL Nerd Font Mono"/>
                <w:color w:val="E8C9BB"/>
                <w:sz w:val="18"/>
                <w:szCs w:val="18"/>
              </w:rPr>
              <w:t>'</w:t>
            </w:r>
          </w:p>
          <w:p w14:paraId="37F65CF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patch</w:t>
            </w:r>
            <w:r>
              <w:rPr>
                <w:rFonts w:ascii="MesloLGL Nerd Font Mono" w:hAnsi="MesloLGL Nerd Font Mono" w:cs="MesloLGL Nerd Font Mono"/>
                <w:color w:val="B4B4B4"/>
                <w:sz w:val="18"/>
                <w:szCs w:val="18"/>
              </w:rPr>
              <w:t>:</w:t>
            </w:r>
          </w:p>
          <w:p w14:paraId="0158AF9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Partially update Base Avatar</w:t>
            </w:r>
          </w:p>
          <w:p w14:paraId="4255217A"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patchAvatar</w:t>
            </w:r>
          </w:p>
          <w:p w14:paraId="56F21532"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Updates parts of the Base Avatar.</w:t>
            </w:r>
            <w:r>
              <w:rPr>
                <w:rFonts w:ascii="MesloLGL Nerd Font Mono" w:hAnsi="MesloLGL Nerd Font Mono" w:cs="MesloLGL Nerd Font Mono"/>
                <w:color w:val="E8C9BB"/>
                <w:sz w:val="18"/>
                <w:szCs w:val="18"/>
              </w:rPr>
              <w:t>'</w:t>
            </w:r>
          </w:p>
          <w:p w14:paraId="2023F63C"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requestBody</w:t>
            </w:r>
            <w:r>
              <w:rPr>
                <w:rFonts w:ascii="MesloLGL Nerd Font Mono" w:hAnsi="MesloLGL Nerd Font Mono" w:cs="MesloLGL Nerd Font Mono"/>
                <w:color w:val="B4B4B4"/>
                <w:sz w:val="18"/>
                <w:szCs w:val="18"/>
              </w:rPr>
              <w:t>:</w:t>
            </w:r>
          </w:p>
          <w:p w14:paraId="1EAA11D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7D7A7DB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5F35491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multipart/form-data</w:t>
            </w:r>
            <w:r>
              <w:rPr>
                <w:rFonts w:ascii="MesloLGL Nerd Font Mono" w:hAnsi="MesloLGL Nerd Font Mono" w:cs="MesloLGL Nerd Font Mono"/>
                <w:color w:val="B4B4B4"/>
                <w:sz w:val="18"/>
                <w:szCs w:val="18"/>
              </w:rPr>
              <w:t>:</w:t>
            </w:r>
          </w:p>
          <w:p w14:paraId="1A42DEF0"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126F6B4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5772CD85"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6A433B8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avatarContainer</w:t>
            </w:r>
            <w:r>
              <w:rPr>
                <w:rFonts w:ascii="MesloLGL Nerd Font Mono" w:hAnsi="MesloLGL Nerd Font Mono" w:cs="MesloLGL Nerd Font Mono"/>
                <w:color w:val="B4B4B4"/>
                <w:sz w:val="18"/>
                <w:szCs w:val="18"/>
              </w:rPr>
              <w:t>:</w:t>
            </w:r>
          </w:p>
          <w:p w14:paraId="304FD6E7"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01F4377C"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binary</w:t>
            </w:r>
          </w:p>
          <w:p w14:paraId="1101422D"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Binary avatar container, MIME type "model/vnd.mpeg.arf+zip".</w:t>
            </w:r>
            <w:r>
              <w:rPr>
                <w:rFonts w:ascii="MesloLGL Nerd Font Mono" w:hAnsi="MesloLGL Nerd Font Mono" w:cs="MesloLGL Nerd Font Mono"/>
                <w:color w:val="E8C9BB"/>
                <w:sz w:val="18"/>
                <w:szCs w:val="18"/>
              </w:rPr>
              <w:t>'</w:t>
            </w:r>
          </w:p>
          <w:p w14:paraId="78547FA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assetIds</w:t>
            </w:r>
            <w:r>
              <w:rPr>
                <w:rFonts w:ascii="MesloLGL Nerd Font Mono" w:hAnsi="MesloLGL Nerd Font Mono" w:cs="MesloLGL Nerd Font Mono"/>
                <w:color w:val="B4B4B4"/>
                <w:sz w:val="18"/>
                <w:szCs w:val="18"/>
              </w:rPr>
              <w:t>:</w:t>
            </w:r>
          </w:p>
          <w:p w14:paraId="5CB3240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array</w:t>
            </w:r>
          </w:p>
          <w:p w14:paraId="5F7B11DD"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items</w:t>
            </w:r>
            <w:r>
              <w:rPr>
                <w:rFonts w:ascii="MesloLGL Nerd Font Mono" w:hAnsi="MesloLGL Nerd Font Mono" w:cs="MesloLGL Nerd Font Mono"/>
                <w:color w:val="B4B4B4"/>
                <w:sz w:val="18"/>
                <w:szCs w:val="18"/>
              </w:rPr>
              <w:t>:</w:t>
            </w:r>
          </w:p>
          <w:p w14:paraId="0F6930E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518559F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assets</w:t>
            </w:r>
            <w:r>
              <w:rPr>
                <w:rFonts w:ascii="MesloLGL Nerd Font Mono" w:hAnsi="MesloLGL Nerd Font Mono" w:cs="MesloLGL Nerd Font Mono"/>
                <w:color w:val="B4B4B4"/>
                <w:sz w:val="18"/>
                <w:szCs w:val="18"/>
              </w:rPr>
              <w:t>:</w:t>
            </w:r>
          </w:p>
          <w:p w14:paraId="03DA43D6"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array</w:t>
            </w:r>
          </w:p>
          <w:p w14:paraId="6769250F"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items</w:t>
            </w:r>
            <w:r>
              <w:rPr>
                <w:rFonts w:ascii="MesloLGL Nerd Font Mono" w:hAnsi="MesloLGL Nerd Font Mono" w:cs="MesloLGL Nerd Font Mono"/>
                <w:color w:val="B4B4B4"/>
                <w:sz w:val="18"/>
                <w:szCs w:val="18"/>
              </w:rPr>
              <w:t>:</w:t>
            </w:r>
          </w:p>
          <w:p w14:paraId="47BF92C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1B6DDBF2"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binary</w:t>
            </w:r>
          </w:p>
          <w:p w14:paraId="609B809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Binary avatar container, MIME type "model/vnd.mpeg.arf+zip".</w:t>
            </w:r>
            <w:r>
              <w:rPr>
                <w:rFonts w:ascii="MesloLGL Nerd Font Mono" w:hAnsi="MesloLGL Nerd Font Mono" w:cs="MesloLGL Nerd Font Mono"/>
                <w:color w:val="E8C9BB"/>
                <w:sz w:val="18"/>
                <w:szCs w:val="18"/>
              </w:rPr>
              <w:t>'</w:t>
            </w:r>
          </w:p>
          <w:p w14:paraId="48A225F5" w14:textId="77777777" w:rsidR="0018231D" w:rsidRPr="00375466" w:rsidRDefault="0018231D" w:rsidP="00D26B96">
            <w:pPr>
              <w:spacing w:line="270" w:lineRule="atLeast"/>
              <w:rPr>
                <w:rFonts w:ascii="MesloLGL Nerd Font Mono" w:hAnsi="MesloLGL Nerd Font Mono" w:cs="MesloLGL Nerd Font Mono"/>
                <w:color w:val="DADADA"/>
                <w:sz w:val="18"/>
                <w:szCs w:val="18"/>
                <w:lang w:val="fr-FR"/>
              </w:rPr>
            </w:pPr>
            <w:r>
              <w:rPr>
                <w:rFonts w:ascii="MesloLGL Nerd Font Mono" w:hAnsi="MesloLGL Nerd Font Mono" w:cs="MesloLGL Nerd Font Mono"/>
                <w:color w:val="B4B4B4"/>
                <w:sz w:val="18"/>
                <w:szCs w:val="18"/>
              </w:rPr>
              <w:t xml:space="preserve">      </w:t>
            </w:r>
            <w:r w:rsidRPr="00375466">
              <w:rPr>
                <w:rFonts w:ascii="MesloLGL Nerd Font Mono" w:hAnsi="MesloLGL Nerd Font Mono" w:cs="MesloLGL Nerd Font Mono"/>
                <w:color w:val="569CD6"/>
                <w:sz w:val="18"/>
                <w:szCs w:val="18"/>
                <w:lang w:val="fr-FR"/>
              </w:rPr>
              <w:t>responses</w:t>
            </w:r>
            <w:r w:rsidRPr="00375466">
              <w:rPr>
                <w:rFonts w:ascii="MesloLGL Nerd Font Mono" w:hAnsi="MesloLGL Nerd Font Mono" w:cs="MesloLGL Nerd Font Mono"/>
                <w:color w:val="B4B4B4"/>
                <w:sz w:val="18"/>
                <w:szCs w:val="18"/>
                <w:lang w:val="fr-FR"/>
              </w:rPr>
              <w:t>:</w:t>
            </w:r>
          </w:p>
          <w:p w14:paraId="0F970BD0" w14:textId="77777777" w:rsidR="0018231D" w:rsidRPr="00375466" w:rsidRDefault="0018231D" w:rsidP="00D26B96">
            <w:pPr>
              <w:spacing w:line="270" w:lineRule="atLeast"/>
              <w:rPr>
                <w:rFonts w:ascii="MesloLGL Nerd Font Mono" w:hAnsi="MesloLGL Nerd Font Mono" w:cs="MesloLGL Nerd Font Mono"/>
                <w:color w:val="DADADA"/>
                <w:sz w:val="18"/>
                <w:szCs w:val="18"/>
                <w:lang w:val="fr-FR"/>
              </w:rPr>
            </w:pPr>
            <w:r w:rsidRPr="00375466">
              <w:rPr>
                <w:rFonts w:ascii="MesloLGL Nerd Font Mono" w:hAnsi="MesloLGL Nerd Font Mono" w:cs="MesloLGL Nerd Font Mono"/>
                <w:color w:val="B4B4B4"/>
                <w:sz w:val="18"/>
                <w:szCs w:val="18"/>
                <w:lang w:val="fr-FR"/>
              </w:rPr>
              <w:t xml:space="preserve">        </w:t>
            </w:r>
            <w:r w:rsidRPr="00375466">
              <w:rPr>
                <w:rFonts w:ascii="MesloLGL Nerd Font Mono" w:hAnsi="MesloLGL Nerd Font Mono" w:cs="MesloLGL Nerd Font Mono"/>
                <w:color w:val="E8C9BB"/>
                <w:sz w:val="18"/>
                <w:szCs w:val="18"/>
                <w:lang w:val="fr-FR"/>
              </w:rPr>
              <w:t>'</w:t>
            </w:r>
            <w:r w:rsidRPr="00375466">
              <w:rPr>
                <w:rFonts w:ascii="MesloLGL Nerd Font Mono" w:hAnsi="MesloLGL Nerd Font Mono" w:cs="MesloLGL Nerd Font Mono"/>
                <w:color w:val="569CD6"/>
                <w:sz w:val="18"/>
                <w:szCs w:val="18"/>
                <w:lang w:val="fr-FR"/>
              </w:rPr>
              <w:t>200</w:t>
            </w:r>
            <w:r w:rsidRPr="00375466">
              <w:rPr>
                <w:rFonts w:ascii="MesloLGL Nerd Font Mono" w:hAnsi="MesloLGL Nerd Font Mono" w:cs="MesloLGL Nerd Font Mono"/>
                <w:color w:val="E8C9BB"/>
                <w:sz w:val="18"/>
                <w:szCs w:val="18"/>
                <w:lang w:val="fr-FR"/>
              </w:rPr>
              <w:t>'</w:t>
            </w:r>
            <w:r w:rsidRPr="00375466">
              <w:rPr>
                <w:rFonts w:ascii="MesloLGL Nerd Font Mono" w:hAnsi="MesloLGL Nerd Font Mono" w:cs="MesloLGL Nerd Font Mono"/>
                <w:color w:val="B4B4B4"/>
                <w:sz w:val="18"/>
                <w:szCs w:val="18"/>
                <w:lang w:val="fr-FR"/>
              </w:rPr>
              <w:t>:</w:t>
            </w:r>
          </w:p>
          <w:p w14:paraId="30ACDBF1" w14:textId="77777777" w:rsidR="0018231D" w:rsidRPr="00375466" w:rsidRDefault="0018231D" w:rsidP="00D26B96">
            <w:pPr>
              <w:spacing w:line="270" w:lineRule="atLeast"/>
              <w:rPr>
                <w:rFonts w:ascii="MesloLGL Nerd Font Mono" w:hAnsi="MesloLGL Nerd Font Mono" w:cs="MesloLGL Nerd Font Mono"/>
                <w:color w:val="DADADA"/>
                <w:sz w:val="18"/>
                <w:szCs w:val="18"/>
                <w:lang w:val="fr-FR"/>
              </w:rPr>
            </w:pPr>
            <w:r w:rsidRPr="00375466">
              <w:rPr>
                <w:rFonts w:ascii="MesloLGL Nerd Font Mono" w:hAnsi="MesloLGL Nerd Font Mono" w:cs="MesloLGL Nerd Font Mono"/>
                <w:color w:val="B4B4B4"/>
                <w:sz w:val="18"/>
                <w:szCs w:val="18"/>
                <w:lang w:val="fr-FR"/>
              </w:rPr>
              <w:t xml:space="preserve">          </w:t>
            </w:r>
            <w:r w:rsidRPr="00375466">
              <w:rPr>
                <w:rFonts w:ascii="MesloLGL Nerd Font Mono" w:hAnsi="MesloLGL Nerd Font Mono" w:cs="MesloLGL Nerd Font Mono"/>
                <w:color w:val="569CD6"/>
                <w:sz w:val="18"/>
                <w:szCs w:val="18"/>
                <w:lang w:val="fr-FR"/>
              </w:rPr>
              <w:t>description</w:t>
            </w:r>
            <w:r w:rsidRPr="00375466">
              <w:rPr>
                <w:rFonts w:ascii="MesloLGL Nerd Font Mono" w:hAnsi="MesloLGL Nerd Font Mono" w:cs="MesloLGL Nerd Font Mono"/>
                <w:color w:val="B4B4B4"/>
                <w:sz w:val="18"/>
                <w:szCs w:val="18"/>
                <w:lang w:val="fr-FR"/>
              </w:rPr>
              <w:t xml:space="preserve">: </w:t>
            </w:r>
            <w:r w:rsidRPr="00375466">
              <w:rPr>
                <w:rFonts w:ascii="MesloLGL Nerd Font Mono" w:hAnsi="MesloLGL Nerd Font Mono" w:cs="MesloLGL Nerd Font Mono"/>
                <w:color w:val="E8C9BB"/>
                <w:sz w:val="18"/>
                <w:szCs w:val="18"/>
                <w:lang w:val="fr-FR"/>
              </w:rPr>
              <w:t>'</w:t>
            </w:r>
            <w:r w:rsidRPr="00375466">
              <w:rPr>
                <w:rFonts w:ascii="MesloLGL Nerd Font Mono" w:hAnsi="MesloLGL Nerd Font Mono" w:cs="MesloLGL Nerd Font Mono"/>
                <w:color w:val="CE9178"/>
                <w:sz w:val="18"/>
                <w:szCs w:val="18"/>
                <w:lang w:val="fr-FR"/>
              </w:rPr>
              <w:t>Base Avatar updated.</w:t>
            </w:r>
            <w:r w:rsidRPr="00375466">
              <w:rPr>
                <w:rFonts w:ascii="MesloLGL Nerd Font Mono" w:hAnsi="MesloLGL Nerd Font Mono" w:cs="MesloLGL Nerd Font Mono"/>
                <w:color w:val="E8C9BB"/>
                <w:sz w:val="18"/>
                <w:szCs w:val="18"/>
                <w:lang w:val="fr-FR"/>
              </w:rPr>
              <w:t>'</w:t>
            </w:r>
          </w:p>
          <w:p w14:paraId="727E7AEC" w14:textId="77777777" w:rsidR="0018231D" w:rsidRDefault="0018231D" w:rsidP="00D26B96">
            <w:pPr>
              <w:spacing w:line="270" w:lineRule="atLeast"/>
              <w:rPr>
                <w:rFonts w:ascii="MesloLGL Nerd Font Mono" w:hAnsi="MesloLGL Nerd Font Mono" w:cs="MesloLGL Nerd Font Mono"/>
                <w:color w:val="DADADA"/>
                <w:sz w:val="18"/>
                <w:szCs w:val="18"/>
              </w:rPr>
            </w:pPr>
            <w:r w:rsidRPr="00375466">
              <w:rPr>
                <w:rFonts w:ascii="MesloLGL Nerd Font Mono" w:hAnsi="MesloLGL Nerd Font Mono" w:cs="MesloLGL Nerd Font Mono"/>
                <w:color w:val="B4B4B4"/>
                <w:sz w:val="18"/>
                <w:szCs w:val="18"/>
                <w:lang w:val="fr-FR"/>
              </w:rPr>
              <w:t xml:space="preserve">    </w:t>
            </w:r>
            <w:r>
              <w:rPr>
                <w:rFonts w:ascii="MesloLGL Nerd Font Mono" w:hAnsi="MesloLGL Nerd Font Mono" w:cs="MesloLGL Nerd Font Mono"/>
                <w:color w:val="569CD6"/>
                <w:sz w:val="18"/>
                <w:szCs w:val="18"/>
              </w:rPr>
              <w:t>delete</w:t>
            </w:r>
            <w:r>
              <w:rPr>
                <w:rFonts w:ascii="MesloLGL Nerd Font Mono" w:hAnsi="MesloLGL Nerd Font Mono" w:cs="MesloLGL Nerd Font Mono"/>
                <w:color w:val="B4B4B4"/>
                <w:sz w:val="18"/>
                <w:szCs w:val="18"/>
              </w:rPr>
              <w:t>:</w:t>
            </w:r>
          </w:p>
          <w:p w14:paraId="793EAFC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Delete Base Avatar</w:t>
            </w:r>
          </w:p>
          <w:p w14:paraId="74EA9C3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deleteAvatar</w:t>
            </w:r>
          </w:p>
          <w:p w14:paraId="6776EC7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Removes and deletes a Base Avatar.</w:t>
            </w:r>
            <w:r>
              <w:rPr>
                <w:rFonts w:ascii="MesloLGL Nerd Font Mono" w:hAnsi="MesloLGL Nerd Font Mono" w:cs="MesloLGL Nerd Font Mono"/>
                <w:color w:val="E8C9BB"/>
                <w:sz w:val="18"/>
                <w:szCs w:val="18"/>
              </w:rPr>
              <w:t>'</w:t>
            </w:r>
          </w:p>
          <w:p w14:paraId="585AD4B8"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2F9F6CDD"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204</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122021D8"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Avatar deleted successfully.</w:t>
            </w:r>
          </w:p>
          <w:p w14:paraId="75BF20D9" w14:textId="77777777" w:rsidR="0018231D" w:rsidRDefault="0018231D" w:rsidP="00D26B96">
            <w:pPr>
              <w:spacing w:line="270" w:lineRule="atLeast"/>
              <w:rPr>
                <w:rFonts w:ascii="MesloLGL Nerd Font Mono" w:hAnsi="MesloLGL Nerd Font Mono" w:cs="MesloLGL Nerd Font Mono"/>
                <w:color w:val="DADADA"/>
                <w:sz w:val="18"/>
                <w:szCs w:val="18"/>
              </w:rPr>
            </w:pPr>
          </w:p>
          <w:p w14:paraId="405C2CAD"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components</w:t>
            </w:r>
            <w:r>
              <w:rPr>
                <w:rFonts w:ascii="MesloLGL Nerd Font Mono" w:hAnsi="MesloLGL Nerd Font Mono" w:cs="MesloLGL Nerd Font Mono"/>
                <w:color w:val="B4B4B4"/>
                <w:sz w:val="18"/>
                <w:szCs w:val="18"/>
              </w:rPr>
              <w:t>:</w:t>
            </w:r>
          </w:p>
          <w:p w14:paraId="2B2ACED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lastRenderedPageBreak/>
              <w:t xml:space="preserve">  </w:t>
            </w:r>
            <w:r>
              <w:rPr>
                <w:rFonts w:ascii="MesloLGL Nerd Font Mono" w:hAnsi="MesloLGL Nerd Font Mono" w:cs="MesloLGL Nerd Font Mono"/>
                <w:color w:val="569CD6"/>
                <w:sz w:val="18"/>
                <w:szCs w:val="18"/>
              </w:rPr>
              <w:t>schemas</w:t>
            </w:r>
            <w:r>
              <w:rPr>
                <w:rFonts w:ascii="MesloLGL Nerd Font Mono" w:hAnsi="MesloLGL Nerd Font Mono" w:cs="MesloLGL Nerd Font Mono"/>
                <w:color w:val="B4B4B4"/>
                <w:sz w:val="18"/>
                <w:szCs w:val="18"/>
              </w:rPr>
              <w:t>:</w:t>
            </w:r>
          </w:p>
          <w:p w14:paraId="244D56A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w:t>
            </w:r>
            <w:r>
              <w:rPr>
                <w:rFonts w:ascii="MesloLGL Nerd Font Mono" w:hAnsi="MesloLGL Nerd Font Mono" w:cs="MesloLGL Nerd Font Mono"/>
                <w:color w:val="B4B4B4"/>
                <w:sz w:val="18"/>
                <w:szCs w:val="18"/>
              </w:rPr>
              <w:t>:</w:t>
            </w:r>
          </w:p>
          <w:p w14:paraId="46025B5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637749E2"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Avatar resource as defined in Table B.1-5 of TS 26.264 V19.0.0.</w:t>
            </w:r>
          </w:p>
          <w:p w14:paraId="725A5A2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0F41C8CA"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avatarId</w:t>
            </w:r>
            <w:r>
              <w:rPr>
                <w:rFonts w:ascii="MesloLGL Nerd Font Mono" w:hAnsi="MesloLGL Nerd Font Mono" w:cs="MesloLGL Nerd Font Mono"/>
                <w:color w:val="B4B4B4"/>
                <w:sz w:val="18"/>
                <w:szCs w:val="18"/>
              </w:rPr>
              <w:t>:</w:t>
            </w:r>
          </w:p>
          <w:p w14:paraId="69C0A47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1E71E36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Unique identifier assigned by the BAR upon creation.</w:t>
            </w:r>
          </w:p>
          <w:p w14:paraId="122D205D"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ownerId</w:t>
            </w:r>
            <w:r>
              <w:rPr>
                <w:rFonts w:ascii="MesloLGL Nerd Font Mono" w:hAnsi="MesloLGL Nerd Font Mono" w:cs="MesloLGL Nerd Font Mono"/>
                <w:color w:val="B4B4B4"/>
                <w:sz w:val="18"/>
                <w:szCs w:val="18"/>
              </w:rPr>
              <w:t>:</w:t>
            </w:r>
          </w:p>
          <w:p w14:paraId="683F49A1"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5EF8880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Unique identifier of the subscriber (owner) associated with the base avatar.</w:t>
            </w:r>
          </w:p>
          <w:p w14:paraId="7F86FC2F"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assetIds</w:t>
            </w:r>
            <w:r>
              <w:rPr>
                <w:rFonts w:ascii="MesloLGL Nerd Font Mono" w:hAnsi="MesloLGL Nerd Font Mono" w:cs="MesloLGL Nerd Font Mono"/>
                <w:color w:val="B4B4B4"/>
                <w:sz w:val="18"/>
                <w:szCs w:val="18"/>
              </w:rPr>
              <w:t>:</w:t>
            </w:r>
          </w:p>
          <w:p w14:paraId="7885852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array</w:t>
            </w:r>
          </w:p>
          <w:p w14:paraId="3551AFD6"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List of asset IDs associated with the Base Avatar.</w:t>
            </w:r>
          </w:p>
          <w:p w14:paraId="19D38507"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items</w:t>
            </w:r>
            <w:r>
              <w:rPr>
                <w:rFonts w:ascii="MesloLGL Nerd Font Mono" w:hAnsi="MesloLGL Nerd Font Mono" w:cs="MesloLGL Nerd Font Mono"/>
                <w:color w:val="B4B4B4"/>
                <w:sz w:val="18"/>
                <w:szCs w:val="18"/>
              </w:rPr>
              <w:t>:</w:t>
            </w:r>
          </w:p>
          <w:p w14:paraId="62A320AD"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27298376"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avatarContainer</w:t>
            </w:r>
            <w:r>
              <w:rPr>
                <w:rFonts w:ascii="MesloLGL Nerd Font Mono" w:hAnsi="MesloLGL Nerd Font Mono" w:cs="MesloLGL Nerd Font Mono"/>
                <w:color w:val="B4B4B4"/>
                <w:sz w:val="18"/>
                <w:szCs w:val="18"/>
              </w:rPr>
              <w:t>:</w:t>
            </w:r>
          </w:p>
          <w:p w14:paraId="7EA50DF2"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1D14F314"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uri</w:t>
            </w:r>
          </w:p>
          <w:p w14:paraId="47BE0AFA"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URL providing access to the full binary avatar container,</w:t>
            </w:r>
          </w:p>
          <w:p w14:paraId="60B7E1F3"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 xml:space="preserve">including all contained assets. </w:t>
            </w:r>
            <w:r>
              <w:rPr>
                <w:rFonts w:ascii="MesloLGL Nerd Font Mono" w:hAnsi="MesloLGL Nerd Font Mono" w:cs="MesloLGL Nerd Font Mono"/>
                <w:color w:val="E8C9BB"/>
                <w:sz w:val="18"/>
                <w:szCs w:val="18"/>
              </w:rPr>
              <w:t>'</w:t>
            </w:r>
          </w:p>
          <w:p w14:paraId="09640BE9"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associatedInfo</w:t>
            </w:r>
            <w:r>
              <w:rPr>
                <w:rFonts w:ascii="MesloLGL Nerd Font Mono" w:hAnsi="MesloLGL Nerd Font Mono" w:cs="MesloLGL Nerd Font Mono"/>
                <w:color w:val="B4B4B4"/>
                <w:sz w:val="18"/>
                <w:szCs w:val="18"/>
              </w:rPr>
              <w:t>:</w:t>
            </w:r>
          </w:p>
          <w:p w14:paraId="5E299AF2"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TS26264_CommonData.yaml#/components/schemas/AssociatedInfo</w:t>
            </w:r>
            <w:r>
              <w:rPr>
                <w:rFonts w:ascii="MesloLGL Nerd Font Mono" w:hAnsi="MesloLGL Nerd Font Mono" w:cs="MesloLGL Nerd Font Mono"/>
                <w:color w:val="E8C9BB"/>
                <w:sz w:val="18"/>
                <w:szCs w:val="18"/>
              </w:rPr>
              <w:t>'</w:t>
            </w:r>
          </w:p>
          <w:p w14:paraId="7D2A23AE" w14:textId="77777777" w:rsidR="0018231D" w:rsidRDefault="0018231D"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w:t>
            </w:r>
            <w:r>
              <w:rPr>
                <w:rFonts w:ascii="MesloLGL Nerd Font Mono" w:hAnsi="MesloLGL Nerd Font Mono" w:cs="MesloLGL Nerd Font Mono"/>
                <w:color w:val="CE9178"/>
                <w:sz w:val="18"/>
                <w:szCs w:val="18"/>
              </w:rPr>
              <w:t>avatarId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ownerId</w:t>
            </w:r>
            <w:r>
              <w:rPr>
                <w:rFonts w:ascii="MesloLGL Nerd Font Mono" w:hAnsi="MesloLGL Nerd Font Mono" w:cs="MesloLGL Nerd Font Mono"/>
                <w:color w:val="B4B4B4"/>
                <w:sz w:val="18"/>
                <w:szCs w:val="18"/>
              </w:rPr>
              <w:t>]</w:t>
            </w:r>
          </w:p>
          <w:p w14:paraId="05977642" w14:textId="77777777" w:rsidR="00BB31CC" w:rsidRDefault="00BB31CC">
            <w:pPr>
              <w:rPr>
                <w:noProof/>
              </w:rPr>
            </w:pPr>
          </w:p>
        </w:tc>
      </w:tr>
    </w:tbl>
    <w:p w14:paraId="358451AA" w14:textId="77777777" w:rsidR="00BB31CC" w:rsidRDefault="00BB31CC">
      <w:pPr>
        <w:rPr>
          <w:noProof/>
        </w:rPr>
      </w:pPr>
    </w:p>
    <w:p w14:paraId="1C9C69FB" w14:textId="34F7172A" w:rsidR="0018231D" w:rsidRDefault="0018231D" w:rsidP="0018231D">
      <w:pPr>
        <w:pStyle w:val="Heading2"/>
        <w:rPr>
          <w:noProof/>
        </w:rPr>
      </w:pPr>
      <w:r>
        <w:rPr>
          <w:noProof/>
        </w:rPr>
        <w:t>1.3</w:t>
      </w:r>
      <w:r>
        <w:rPr>
          <w:noProof/>
        </w:rPr>
        <w:tab/>
        <w:t>TS26264_Mbar_Management_Assets.yaml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8231D" w14:paraId="0E4640E6" w14:textId="77777777" w:rsidTr="00E33C51">
        <w:tc>
          <w:tcPr>
            <w:tcW w:w="9639" w:type="dxa"/>
          </w:tcPr>
          <w:p w14:paraId="248DCE26"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openapi</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3.1.0</w:t>
            </w:r>
          </w:p>
          <w:p w14:paraId="6F2A5979"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info</w:t>
            </w:r>
            <w:r>
              <w:rPr>
                <w:rFonts w:ascii="MesloLGL Nerd Font Mono" w:hAnsi="MesloLGL Nerd Font Mono" w:cs="MesloLGL Nerd Font Mono"/>
                <w:color w:val="B4B4B4"/>
                <w:sz w:val="18"/>
                <w:szCs w:val="18"/>
              </w:rPr>
              <w:t>:</w:t>
            </w:r>
          </w:p>
          <w:p w14:paraId="46B776B6"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title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3GPP Mbar_Management - Assets API</w:t>
            </w:r>
          </w:p>
          <w:p w14:paraId="0751F26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version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1.0.0</w:t>
            </w:r>
          </w:p>
          <w:p w14:paraId="6DCDC597"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0A222014"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RESTful Assets API of the Base Avatar Repository (BAR), defined in</w:t>
            </w:r>
          </w:p>
          <w:p w14:paraId="5A355A3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3GPP TS 26.264 V19.0.0 Annex B.1.6 (Mbar_Management service).</w:t>
            </w:r>
          </w:p>
          <w:p w14:paraId="4BD387C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Used by the DC AS or MF to manage individual assets belonging to a</w:t>
            </w:r>
          </w:p>
          <w:p w14:paraId="0D0C2720"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Base Avatar — creation, retrieval, update and deletion.</w:t>
            </w:r>
          </w:p>
          <w:p w14:paraId="26459D97" w14:textId="77777777" w:rsidR="001853D5" w:rsidRDefault="001853D5" w:rsidP="00D26B96">
            <w:pPr>
              <w:spacing w:line="270" w:lineRule="atLeast"/>
              <w:rPr>
                <w:rFonts w:ascii="MesloLGL Nerd Font Mono" w:hAnsi="MesloLGL Nerd Font Mono" w:cs="MesloLGL Nerd Font Mono"/>
                <w:color w:val="DADADA"/>
                <w:sz w:val="18"/>
                <w:szCs w:val="18"/>
              </w:rPr>
            </w:pPr>
          </w:p>
          <w:p w14:paraId="57BB6EB7"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servers</w:t>
            </w:r>
            <w:r>
              <w:rPr>
                <w:rFonts w:ascii="MesloLGL Nerd Font Mono" w:hAnsi="MesloLGL Nerd Font Mono" w:cs="MesloLGL Nerd Font Mono"/>
                <w:color w:val="B4B4B4"/>
                <w:sz w:val="18"/>
                <w:szCs w:val="18"/>
              </w:rPr>
              <w:t>:</w:t>
            </w:r>
          </w:p>
          <w:p w14:paraId="4C93398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url</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{apiRoot}/3gpp-mbar-management/v1</w:t>
            </w:r>
            <w:r>
              <w:rPr>
                <w:rFonts w:ascii="MesloLGL Nerd Font Mono" w:hAnsi="MesloLGL Nerd Font Mono" w:cs="MesloLGL Nerd Font Mono"/>
                <w:color w:val="E8C9BB"/>
                <w:sz w:val="18"/>
                <w:szCs w:val="18"/>
              </w:rPr>
              <w:t>'</w:t>
            </w:r>
          </w:p>
          <w:p w14:paraId="47138C3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variables</w:t>
            </w:r>
            <w:r>
              <w:rPr>
                <w:rFonts w:ascii="MesloLGL Nerd Font Mono" w:hAnsi="MesloLGL Nerd Font Mono" w:cs="MesloLGL Nerd Font Mono"/>
                <w:color w:val="B4B4B4"/>
                <w:sz w:val="18"/>
                <w:szCs w:val="18"/>
              </w:rPr>
              <w:t>:</w:t>
            </w:r>
          </w:p>
          <w:p w14:paraId="53F8254D"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apiRoot</w:t>
            </w:r>
            <w:r>
              <w:rPr>
                <w:rFonts w:ascii="MesloLGL Nerd Font Mono" w:hAnsi="MesloLGL Nerd Font Mono" w:cs="MesloLGL Nerd Font Mono"/>
                <w:color w:val="B4B4B4"/>
                <w:sz w:val="18"/>
                <w:szCs w:val="18"/>
              </w:rPr>
              <w:t>:</w:t>
            </w:r>
          </w:p>
          <w:p w14:paraId="71BBE1B2"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default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bar.example.com</w:t>
            </w:r>
          </w:p>
          <w:p w14:paraId="4FCE6AFD" w14:textId="77777777" w:rsidR="001853D5" w:rsidRDefault="001853D5" w:rsidP="000B5779">
            <w:pPr>
              <w:spacing w:line="270" w:lineRule="atLeast"/>
              <w:rPr>
                <w:rFonts w:ascii="MesloLGL Nerd Font Mono" w:hAnsi="MesloLGL Nerd Font Mono" w:cs="MesloLGL Nerd Font Mono"/>
                <w:color w:val="DADADA"/>
                <w:sz w:val="18"/>
                <w:szCs w:val="18"/>
              </w:rPr>
            </w:pPr>
          </w:p>
          <w:p w14:paraId="3CEB5962" w14:textId="77777777" w:rsidR="001853D5" w:rsidRDefault="001853D5" w:rsidP="000B5779">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paths</w:t>
            </w:r>
            <w:r>
              <w:rPr>
                <w:rFonts w:ascii="MesloLGL Nerd Font Mono" w:hAnsi="MesloLGL Nerd Font Mono" w:cs="MesloLGL Nerd Font Mono"/>
                <w:color w:val="B4B4B4"/>
                <w:sz w:val="18"/>
                <w:szCs w:val="18"/>
              </w:rPr>
              <w:t>:</w:t>
            </w:r>
          </w:p>
          <w:p w14:paraId="2BD0C68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/avatars/{avatarId}/assets</w:t>
            </w:r>
            <w:r>
              <w:rPr>
                <w:rFonts w:ascii="MesloLGL Nerd Font Mono" w:hAnsi="MesloLGL Nerd Font Mono" w:cs="MesloLGL Nerd Font Mono"/>
                <w:color w:val="B4B4B4"/>
                <w:sz w:val="18"/>
                <w:szCs w:val="18"/>
              </w:rPr>
              <w:t>:</w:t>
            </w:r>
          </w:p>
          <w:p w14:paraId="035D6FF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parameters</w:t>
            </w:r>
            <w:r>
              <w:rPr>
                <w:rFonts w:ascii="MesloLGL Nerd Font Mono" w:hAnsi="MesloLGL Nerd Font Mono" w:cs="MesloLGL Nerd Font Mono"/>
                <w:color w:val="B4B4B4"/>
                <w:sz w:val="18"/>
                <w:szCs w:val="18"/>
              </w:rPr>
              <w:t>:</w:t>
            </w:r>
          </w:p>
          <w:p w14:paraId="329DAD7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name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avatarId</w:t>
            </w:r>
          </w:p>
          <w:p w14:paraId="6614EB1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path</w:t>
            </w:r>
          </w:p>
          <w:p w14:paraId="4B8D013E"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7B758076"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65CE2002"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2FAED135"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lastRenderedPageBreak/>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Unique identifier of the parent Base Avatar.</w:t>
            </w:r>
          </w:p>
          <w:p w14:paraId="609CA7F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post</w:t>
            </w:r>
            <w:r>
              <w:rPr>
                <w:rFonts w:ascii="MesloLGL Nerd Font Mono" w:hAnsi="MesloLGL Nerd Font Mono" w:cs="MesloLGL Nerd Font Mono"/>
                <w:color w:val="B4B4B4"/>
                <w:sz w:val="18"/>
                <w:szCs w:val="18"/>
              </w:rPr>
              <w:t>:</w:t>
            </w:r>
          </w:p>
          <w:p w14:paraId="74E53E31"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Create a new Asset</w:t>
            </w:r>
          </w:p>
          <w:p w14:paraId="198FE13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createAsset</w:t>
            </w:r>
          </w:p>
          <w:p w14:paraId="3FC03879"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Creates a new asset resource in the BAR under the specified Base Avatar.</w:t>
            </w:r>
          </w:p>
          <w:p w14:paraId="4C4361F5"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requestBody</w:t>
            </w:r>
            <w:r>
              <w:rPr>
                <w:rFonts w:ascii="MesloLGL Nerd Font Mono" w:hAnsi="MesloLGL Nerd Font Mono" w:cs="MesloLGL Nerd Font Mono"/>
                <w:color w:val="B4B4B4"/>
                <w:sz w:val="18"/>
                <w:szCs w:val="18"/>
              </w:rPr>
              <w:t>:</w:t>
            </w:r>
          </w:p>
          <w:p w14:paraId="5011D257"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56BF2161"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7D7074E7"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5E41CCF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1D61BE2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#/components/schemas/Asset</w:t>
            </w:r>
            <w:r>
              <w:rPr>
                <w:rFonts w:ascii="MesloLGL Nerd Font Mono" w:hAnsi="MesloLGL Nerd Font Mono" w:cs="MesloLGL Nerd Font Mono"/>
                <w:color w:val="E8C9BB"/>
                <w:sz w:val="18"/>
                <w:szCs w:val="18"/>
              </w:rPr>
              <w:t>'</w:t>
            </w:r>
          </w:p>
          <w:p w14:paraId="49C9D45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5EE4AB9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201</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05983F84"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Asset created successfully.</w:t>
            </w:r>
          </w:p>
          <w:p w14:paraId="3CC9552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12D403A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6A9D9CC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3B952A9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#/components/schemas/Asset</w:t>
            </w:r>
            <w:r>
              <w:rPr>
                <w:rFonts w:ascii="MesloLGL Nerd Font Mono" w:hAnsi="MesloLGL Nerd Font Mono" w:cs="MesloLGL Nerd Font Mono"/>
                <w:color w:val="E8C9BB"/>
                <w:sz w:val="18"/>
                <w:szCs w:val="18"/>
              </w:rPr>
              <w:t>'</w:t>
            </w:r>
          </w:p>
          <w:p w14:paraId="649056B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headers</w:t>
            </w:r>
            <w:r>
              <w:rPr>
                <w:rFonts w:ascii="MesloLGL Nerd Font Mono" w:hAnsi="MesloLGL Nerd Font Mono" w:cs="MesloLGL Nerd Font Mono"/>
                <w:color w:val="B4B4B4"/>
                <w:sz w:val="18"/>
                <w:szCs w:val="18"/>
              </w:rPr>
              <w:t>:</w:t>
            </w:r>
          </w:p>
          <w:p w14:paraId="105CC072"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Location</w:t>
            </w:r>
            <w:r>
              <w:rPr>
                <w:rFonts w:ascii="MesloLGL Nerd Font Mono" w:hAnsi="MesloLGL Nerd Font Mono" w:cs="MesloLGL Nerd Font Mono"/>
                <w:color w:val="B4B4B4"/>
                <w:sz w:val="18"/>
                <w:szCs w:val="18"/>
              </w:rPr>
              <w:t>:</w:t>
            </w:r>
          </w:p>
          <w:p w14:paraId="514F8DD6"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URI of the created Asset resource.</w:t>
            </w:r>
          </w:p>
          <w:p w14:paraId="74011BF6"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699AA8A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6D45B582" w14:textId="77777777" w:rsidR="001853D5" w:rsidRDefault="001853D5" w:rsidP="00D26B96">
            <w:pPr>
              <w:spacing w:line="270" w:lineRule="atLeast"/>
              <w:rPr>
                <w:rFonts w:ascii="MesloLGL Nerd Font Mono" w:hAnsi="MesloLGL Nerd Font Mono" w:cs="MesloLGL Nerd Font Mono"/>
                <w:color w:val="DADADA"/>
                <w:sz w:val="18"/>
                <w:szCs w:val="18"/>
              </w:rPr>
            </w:pPr>
          </w:p>
          <w:p w14:paraId="26513311"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/avatars/{avatarId}/assets/{assetId}</w:t>
            </w:r>
            <w:r>
              <w:rPr>
                <w:rFonts w:ascii="MesloLGL Nerd Font Mono" w:hAnsi="MesloLGL Nerd Font Mono" w:cs="MesloLGL Nerd Font Mono"/>
                <w:color w:val="B4B4B4"/>
                <w:sz w:val="18"/>
                <w:szCs w:val="18"/>
              </w:rPr>
              <w:t>:</w:t>
            </w:r>
          </w:p>
          <w:p w14:paraId="1420C9CD"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parameters</w:t>
            </w:r>
            <w:r>
              <w:rPr>
                <w:rFonts w:ascii="MesloLGL Nerd Font Mono" w:hAnsi="MesloLGL Nerd Font Mono" w:cs="MesloLGL Nerd Font Mono"/>
                <w:color w:val="B4B4B4"/>
                <w:sz w:val="18"/>
                <w:szCs w:val="18"/>
              </w:rPr>
              <w:t>:</w:t>
            </w:r>
          </w:p>
          <w:p w14:paraId="48EA80E8"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name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avatarId</w:t>
            </w:r>
          </w:p>
          <w:p w14:paraId="67603067"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path</w:t>
            </w:r>
          </w:p>
          <w:p w14:paraId="702DBD60"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25C7038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5EDF7BC1"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3E9B84E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name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assetId</w:t>
            </w:r>
          </w:p>
          <w:p w14:paraId="6F46CAC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path</w:t>
            </w:r>
          </w:p>
          <w:p w14:paraId="09DD9F2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162FDF8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45A0277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2C1815F8"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get</w:t>
            </w:r>
            <w:r>
              <w:rPr>
                <w:rFonts w:ascii="MesloLGL Nerd Font Mono" w:hAnsi="MesloLGL Nerd Font Mono" w:cs="MesloLGL Nerd Font Mono"/>
                <w:color w:val="B4B4B4"/>
                <w:sz w:val="18"/>
                <w:szCs w:val="18"/>
              </w:rPr>
              <w:t>:</w:t>
            </w:r>
          </w:p>
          <w:p w14:paraId="330F94F9"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Retrieve Asset</w:t>
            </w:r>
          </w:p>
          <w:p w14:paraId="77D2F20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getAsset</w:t>
            </w:r>
          </w:p>
          <w:p w14:paraId="729C64D0"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Retrieves a previously created or uploaded Asset resource.</w:t>
            </w:r>
          </w:p>
          <w:p w14:paraId="74D4711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1502ED4D"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200</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2C565F24"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Asset information retrieved successfully.</w:t>
            </w:r>
          </w:p>
          <w:p w14:paraId="088CBC7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1A264F7D"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model/vnd.mpeg.arf+zip</w:t>
            </w:r>
            <w:r>
              <w:rPr>
                <w:rFonts w:ascii="MesloLGL Nerd Font Mono" w:hAnsi="MesloLGL Nerd Font Mono" w:cs="MesloLGL Nerd Font Mono"/>
                <w:color w:val="B4B4B4"/>
                <w:sz w:val="18"/>
                <w:szCs w:val="18"/>
              </w:rPr>
              <w:t>:</w:t>
            </w:r>
          </w:p>
          <w:p w14:paraId="4AC41B5E"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605ABE6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1446C29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binary</w:t>
            </w:r>
          </w:p>
          <w:p w14:paraId="79A4FB64"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put</w:t>
            </w:r>
            <w:r>
              <w:rPr>
                <w:rFonts w:ascii="MesloLGL Nerd Font Mono" w:hAnsi="MesloLGL Nerd Font Mono" w:cs="MesloLGL Nerd Font Mono"/>
                <w:color w:val="B4B4B4"/>
                <w:sz w:val="18"/>
                <w:szCs w:val="18"/>
              </w:rPr>
              <w:t>:</w:t>
            </w:r>
          </w:p>
          <w:p w14:paraId="494D1CE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Update Asset</w:t>
            </w:r>
          </w:p>
          <w:p w14:paraId="2E5B4B4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updateAsset</w:t>
            </w:r>
          </w:p>
          <w:p w14:paraId="7F6479F9"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Uploads or replaces Asset data corresponding to an Asset ID.</w:t>
            </w:r>
          </w:p>
          <w:p w14:paraId="4CA83DB7"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lastRenderedPageBreak/>
              <w:t xml:space="preserve">      </w:t>
            </w:r>
            <w:r>
              <w:rPr>
                <w:rFonts w:ascii="MesloLGL Nerd Font Mono" w:hAnsi="MesloLGL Nerd Font Mono" w:cs="MesloLGL Nerd Font Mono"/>
                <w:color w:val="569CD6"/>
                <w:sz w:val="18"/>
                <w:szCs w:val="18"/>
              </w:rPr>
              <w:t>requestBody</w:t>
            </w:r>
            <w:r>
              <w:rPr>
                <w:rFonts w:ascii="MesloLGL Nerd Font Mono" w:hAnsi="MesloLGL Nerd Font Mono" w:cs="MesloLGL Nerd Font Mono"/>
                <w:color w:val="B4B4B4"/>
                <w:sz w:val="18"/>
                <w:szCs w:val="18"/>
              </w:rPr>
              <w:t>:</w:t>
            </w:r>
          </w:p>
          <w:p w14:paraId="6D5483D9"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5E530B06"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32DAD44D"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multipart/form-data</w:t>
            </w:r>
            <w:r>
              <w:rPr>
                <w:rFonts w:ascii="MesloLGL Nerd Font Mono" w:hAnsi="MesloLGL Nerd Font Mono" w:cs="MesloLGL Nerd Font Mono"/>
                <w:color w:val="B4B4B4"/>
                <w:sz w:val="18"/>
                <w:szCs w:val="18"/>
              </w:rPr>
              <w:t>:</w:t>
            </w:r>
          </w:p>
          <w:p w14:paraId="100F4FC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3673B1C0"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0F76D849"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5D54319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assetData</w:t>
            </w:r>
            <w:r>
              <w:rPr>
                <w:rFonts w:ascii="MesloLGL Nerd Font Mono" w:hAnsi="MesloLGL Nerd Font Mono" w:cs="MesloLGL Nerd Font Mono"/>
                <w:color w:val="B4B4B4"/>
                <w:sz w:val="18"/>
                <w:szCs w:val="18"/>
              </w:rPr>
              <w:t>:</w:t>
            </w:r>
          </w:p>
          <w:p w14:paraId="01FEB211"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2301EB9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binary</w:t>
            </w:r>
          </w:p>
          <w:p w14:paraId="1BB839F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05952429"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Binary data representing the asset; primary file part shall</w:t>
            </w:r>
          </w:p>
          <w:p w14:paraId="4598E16E"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be MIME type "model/vnd.mpeg.arf+zip" or appropriate ARF document.</w:t>
            </w:r>
          </w:p>
          <w:p w14:paraId="150D1D11"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3320E26E"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200</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0F9B53D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Asset updated successfully.</w:t>
            </w:r>
          </w:p>
          <w:p w14:paraId="54ECAD62"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delete</w:t>
            </w:r>
            <w:r>
              <w:rPr>
                <w:rFonts w:ascii="MesloLGL Nerd Font Mono" w:hAnsi="MesloLGL Nerd Font Mono" w:cs="MesloLGL Nerd Font Mono"/>
                <w:color w:val="B4B4B4"/>
                <w:sz w:val="18"/>
                <w:szCs w:val="18"/>
              </w:rPr>
              <w:t>:</w:t>
            </w:r>
          </w:p>
          <w:p w14:paraId="16C4649E"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Delete Asset</w:t>
            </w:r>
          </w:p>
          <w:p w14:paraId="0754B6F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deleteAsset</w:t>
            </w:r>
          </w:p>
          <w:p w14:paraId="57FC436D"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Removes and deletes an Asset resource from the BAR.</w:t>
            </w:r>
          </w:p>
          <w:p w14:paraId="03B385B1"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191C89A8"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204</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76D9A7E7"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Asset deleted successfully.</w:t>
            </w:r>
          </w:p>
          <w:p w14:paraId="170B39C3" w14:textId="77777777" w:rsidR="001853D5" w:rsidRDefault="001853D5" w:rsidP="00D26B96">
            <w:pPr>
              <w:spacing w:line="270" w:lineRule="atLeast"/>
              <w:rPr>
                <w:rFonts w:ascii="MesloLGL Nerd Font Mono" w:hAnsi="MesloLGL Nerd Font Mono" w:cs="MesloLGL Nerd Font Mono"/>
                <w:color w:val="DADADA"/>
                <w:sz w:val="18"/>
                <w:szCs w:val="18"/>
              </w:rPr>
            </w:pPr>
          </w:p>
          <w:p w14:paraId="24B3B67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components</w:t>
            </w:r>
            <w:r>
              <w:rPr>
                <w:rFonts w:ascii="MesloLGL Nerd Font Mono" w:hAnsi="MesloLGL Nerd Font Mono" w:cs="MesloLGL Nerd Font Mono"/>
                <w:color w:val="B4B4B4"/>
                <w:sz w:val="18"/>
                <w:szCs w:val="18"/>
              </w:rPr>
              <w:t>:</w:t>
            </w:r>
          </w:p>
          <w:p w14:paraId="1D6B0DA1"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schemas</w:t>
            </w:r>
            <w:r>
              <w:rPr>
                <w:rFonts w:ascii="MesloLGL Nerd Font Mono" w:hAnsi="MesloLGL Nerd Font Mono" w:cs="MesloLGL Nerd Font Mono"/>
                <w:color w:val="B4B4B4"/>
                <w:sz w:val="18"/>
                <w:szCs w:val="18"/>
              </w:rPr>
              <w:t>:</w:t>
            </w:r>
          </w:p>
          <w:p w14:paraId="2EF6A7A4"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Asset</w:t>
            </w:r>
            <w:r>
              <w:rPr>
                <w:rFonts w:ascii="MesloLGL Nerd Font Mono" w:hAnsi="MesloLGL Nerd Font Mono" w:cs="MesloLGL Nerd Font Mono"/>
                <w:color w:val="B4B4B4"/>
                <w:sz w:val="18"/>
                <w:szCs w:val="18"/>
              </w:rPr>
              <w:t>:</w:t>
            </w:r>
          </w:p>
          <w:p w14:paraId="478A035D"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14AFD6E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Asset resource as defined in Table B.1-7 of TS 26.264 V19.0.0.</w:t>
            </w:r>
          </w:p>
          <w:p w14:paraId="38D37C9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246044B7"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assetId</w:t>
            </w:r>
            <w:r>
              <w:rPr>
                <w:rFonts w:ascii="MesloLGL Nerd Font Mono" w:hAnsi="MesloLGL Nerd Font Mono" w:cs="MesloLGL Nerd Font Mono"/>
                <w:color w:val="B4B4B4"/>
                <w:sz w:val="18"/>
                <w:szCs w:val="18"/>
              </w:rPr>
              <w:t>:</w:t>
            </w:r>
          </w:p>
          <w:p w14:paraId="1C38E45E"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4D9DB35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Unique identifier assigned by the BAR on creation (scoped by avatarId).</w:t>
            </w:r>
          </w:p>
          <w:p w14:paraId="4A1863C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namespace</w:t>
            </w:r>
            <w:r>
              <w:rPr>
                <w:rFonts w:ascii="MesloLGL Nerd Font Mono" w:hAnsi="MesloLGL Nerd Font Mono" w:cs="MesloLGL Nerd Font Mono"/>
                <w:color w:val="B4B4B4"/>
                <w:sz w:val="18"/>
                <w:szCs w:val="18"/>
              </w:rPr>
              <w:t>:</w:t>
            </w:r>
          </w:p>
          <w:p w14:paraId="24B92A88"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6EA15754"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3EA02CF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Namespace defining the intended usage of the asset.</w:t>
            </w:r>
          </w:p>
          <w:p w14:paraId="21EB19A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example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human/head</w:t>
            </w:r>
            <w:r>
              <w:rPr>
                <w:rFonts w:ascii="MesloLGL Nerd Font Mono" w:hAnsi="MesloLGL Nerd Font Mono" w:cs="MesloLGL Nerd Font Mono"/>
                <w:color w:val="E8C9BB"/>
                <w:sz w:val="18"/>
                <w:szCs w:val="18"/>
              </w:rPr>
              <w:t>"</w:t>
            </w:r>
          </w:p>
          <w:p w14:paraId="53445F3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LoD</w:t>
            </w:r>
            <w:r>
              <w:rPr>
                <w:rFonts w:ascii="MesloLGL Nerd Font Mono" w:hAnsi="MesloLGL Nerd Font Mono" w:cs="MesloLGL Nerd Font Mono"/>
                <w:color w:val="B4B4B4"/>
                <w:sz w:val="18"/>
                <w:szCs w:val="18"/>
              </w:rPr>
              <w:t>:</w:t>
            </w:r>
          </w:p>
          <w:p w14:paraId="0106376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array</w:t>
            </w:r>
          </w:p>
          <w:p w14:paraId="6688EDA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List of available Levels of Detail (labels FFS).</w:t>
            </w:r>
          </w:p>
          <w:p w14:paraId="2E12A53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items</w:t>
            </w:r>
            <w:r>
              <w:rPr>
                <w:rFonts w:ascii="MesloLGL Nerd Font Mono" w:hAnsi="MesloLGL Nerd Font Mono" w:cs="MesloLGL Nerd Font Mono"/>
                <w:color w:val="B4B4B4"/>
                <w:sz w:val="18"/>
                <w:szCs w:val="18"/>
              </w:rPr>
              <w:t>:</w:t>
            </w:r>
          </w:p>
          <w:p w14:paraId="1C5A24F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4948478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assetData</w:t>
            </w:r>
            <w:r>
              <w:rPr>
                <w:rFonts w:ascii="MesloLGL Nerd Font Mono" w:hAnsi="MesloLGL Nerd Font Mono" w:cs="MesloLGL Nerd Font Mono"/>
                <w:color w:val="B4B4B4"/>
                <w:sz w:val="18"/>
                <w:szCs w:val="18"/>
              </w:rPr>
              <w:t>:</w:t>
            </w:r>
          </w:p>
          <w:p w14:paraId="74EE0526"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array</w:t>
            </w:r>
          </w:p>
          <w:p w14:paraId="6A487897"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7947275F"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List of URLs that point to the asset data.</w:t>
            </w:r>
          </w:p>
          <w:p w14:paraId="39BE64A5"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The primary URL shall reference an ARF document describing all components.</w:t>
            </w:r>
          </w:p>
          <w:p w14:paraId="5827CE74"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items</w:t>
            </w:r>
            <w:r>
              <w:rPr>
                <w:rFonts w:ascii="MesloLGL Nerd Font Mono" w:hAnsi="MesloLGL Nerd Font Mono" w:cs="MesloLGL Nerd Font Mono"/>
                <w:color w:val="B4B4B4"/>
                <w:sz w:val="18"/>
                <w:szCs w:val="18"/>
              </w:rPr>
              <w:t>:</w:t>
            </w:r>
          </w:p>
          <w:p w14:paraId="0A28210B"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408861DC"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uri</w:t>
            </w:r>
          </w:p>
          <w:p w14:paraId="4B1F1DF9"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example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https://bar.example.com/data/assets/asset-98765.arf.zip</w:t>
            </w:r>
            <w:r>
              <w:rPr>
                <w:rFonts w:ascii="MesloLGL Nerd Font Mono" w:hAnsi="MesloLGL Nerd Font Mono" w:cs="MesloLGL Nerd Font Mono"/>
                <w:color w:val="E8C9BB"/>
                <w:sz w:val="18"/>
                <w:szCs w:val="18"/>
              </w:rPr>
              <w:t>"</w:t>
            </w:r>
          </w:p>
          <w:p w14:paraId="03CDA643"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lastRenderedPageBreak/>
              <w:t xml:space="preserve">        </w:t>
            </w:r>
            <w:r>
              <w:rPr>
                <w:rFonts w:ascii="MesloLGL Nerd Font Mono" w:hAnsi="MesloLGL Nerd Font Mono" w:cs="MesloLGL Nerd Font Mono"/>
                <w:color w:val="569CD6"/>
                <w:sz w:val="18"/>
                <w:szCs w:val="18"/>
              </w:rPr>
              <w:t>associatedInfo</w:t>
            </w:r>
            <w:r>
              <w:rPr>
                <w:rFonts w:ascii="MesloLGL Nerd Font Mono" w:hAnsi="MesloLGL Nerd Font Mono" w:cs="MesloLGL Nerd Font Mono"/>
                <w:color w:val="B4B4B4"/>
                <w:sz w:val="18"/>
                <w:szCs w:val="18"/>
              </w:rPr>
              <w:t>:</w:t>
            </w:r>
          </w:p>
          <w:p w14:paraId="037012CA"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TS26264_CommonData.yaml#/#/components/schemas/AssociatedInfo</w:t>
            </w:r>
            <w:r>
              <w:rPr>
                <w:rFonts w:ascii="MesloLGL Nerd Font Mono" w:hAnsi="MesloLGL Nerd Font Mono" w:cs="MesloLGL Nerd Font Mono"/>
                <w:color w:val="E8C9BB"/>
                <w:sz w:val="18"/>
                <w:szCs w:val="18"/>
              </w:rPr>
              <w:t>'</w:t>
            </w:r>
          </w:p>
          <w:p w14:paraId="7D8D7691" w14:textId="77777777" w:rsidR="001853D5" w:rsidRDefault="001853D5"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w:t>
            </w:r>
            <w:r>
              <w:rPr>
                <w:rFonts w:ascii="MesloLGL Nerd Font Mono" w:hAnsi="MesloLGL Nerd Font Mono" w:cs="MesloLGL Nerd Font Mono"/>
                <w:color w:val="CE9178"/>
                <w:sz w:val="18"/>
                <w:szCs w:val="18"/>
              </w:rPr>
              <w:t>assetId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namespace</w:t>
            </w:r>
            <w:r>
              <w:rPr>
                <w:rFonts w:ascii="MesloLGL Nerd Font Mono" w:hAnsi="MesloLGL Nerd Font Mono" w:cs="MesloLGL Nerd Font Mono"/>
                <w:color w:val="B4B4B4"/>
                <w:sz w:val="18"/>
                <w:szCs w:val="18"/>
              </w:rPr>
              <w:t>]</w:t>
            </w:r>
          </w:p>
          <w:p w14:paraId="22616AAD" w14:textId="77777777" w:rsidR="0018231D" w:rsidRDefault="0018231D">
            <w:pPr>
              <w:rPr>
                <w:noProof/>
              </w:rPr>
            </w:pPr>
          </w:p>
        </w:tc>
      </w:tr>
    </w:tbl>
    <w:p w14:paraId="5D5BEE76" w14:textId="0609A699" w:rsidR="002C4B49" w:rsidRDefault="002C4B49" w:rsidP="002C4B49">
      <w:pPr>
        <w:pStyle w:val="Heading2"/>
        <w:rPr>
          <w:noProof/>
        </w:rPr>
      </w:pPr>
      <w:r>
        <w:rPr>
          <w:noProof/>
        </w:rPr>
        <w:lastRenderedPageBreak/>
        <w:t>1.4</w:t>
      </w:r>
      <w:r>
        <w:rPr>
          <w:noProof/>
        </w:rPr>
        <w:tab/>
        <w:t>TS26264_Mbar_Manageme</w:t>
      </w:r>
      <w:r w:rsidR="00FA0823">
        <w:rPr>
          <w:noProof/>
        </w:rPr>
        <w:t>nt_</w:t>
      </w:r>
      <w:r>
        <w:rPr>
          <w:noProof/>
        </w:rPr>
        <w:t>AssociatedInfo</w:t>
      </w:r>
      <w:r w:rsidR="00FA0823">
        <w:rPr>
          <w:noProof/>
        </w:rPr>
        <w:t>s</w:t>
      </w:r>
      <w:r>
        <w:rPr>
          <w:noProof/>
        </w:rPr>
        <w:t>.yaml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7272F" w14:paraId="2E174115" w14:textId="77777777" w:rsidTr="00E33C51">
        <w:tc>
          <w:tcPr>
            <w:tcW w:w="9639" w:type="dxa"/>
          </w:tcPr>
          <w:p w14:paraId="5989EAE5"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openapi</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3.1.0</w:t>
            </w:r>
          </w:p>
          <w:p w14:paraId="1B052876"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info</w:t>
            </w:r>
            <w:r>
              <w:rPr>
                <w:rFonts w:ascii="MesloLGL Nerd Font Mono" w:hAnsi="MesloLGL Nerd Font Mono" w:cs="MesloLGL Nerd Font Mono"/>
                <w:color w:val="B4B4B4"/>
                <w:sz w:val="18"/>
                <w:szCs w:val="18"/>
              </w:rPr>
              <w:t>:</w:t>
            </w:r>
          </w:p>
          <w:p w14:paraId="2FEE0578"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title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3GPP Mbar_Management – Associated Information API</w:t>
            </w:r>
          </w:p>
          <w:p w14:paraId="595494D3"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version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1.0.0</w:t>
            </w:r>
          </w:p>
          <w:p w14:paraId="1CDE4064"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1558F8B9"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RESTful Associated Information API of the Base Avatar Repository (BAR),</w:t>
            </w:r>
          </w:p>
          <w:p w14:paraId="114A941F"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defined in 3GPP TS 26.264 V19.0.0 Annex B.1.7 (Mbar_Management service).</w:t>
            </w:r>
          </w:p>
          <w:p w14:paraId="7521249A"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Enables retrieval of Associated Information related to a Base Avatar,</w:t>
            </w:r>
          </w:p>
          <w:p w14:paraId="138622C1"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such as metadata, asset IDs, LoD details and supported animation frameworks.</w:t>
            </w:r>
          </w:p>
          <w:p w14:paraId="1BF014DE" w14:textId="77777777" w:rsidR="0047272F" w:rsidRDefault="0047272F" w:rsidP="0047272F">
            <w:pPr>
              <w:spacing w:line="270" w:lineRule="atLeast"/>
              <w:rPr>
                <w:rFonts w:ascii="MesloLGL Nerd Font Mono" w:hAnsi="MesloLGL Nerd Font Mono" w:cs="MesloLGL Nerd Font Mono"/>
                <w:color w:val="DADADA"/>
                <w:sz w:val="18"/>
                <w:szCs w:val="18"/>
              </w:rPr>
            </w:pPr>
          </w:p>
          <w:p w14:paraId="645D3873"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servers</w:t>
            </w:r>
            <w:r>
              <w:rPr>
                <w:rFonts w:ascii="MesloLGL Nerd Font Mono" w:hAnsi="MesloLGL Nerd Font Mono" w:cs="MesloLGL Nerd Font Mono"/>
                <w:color w:val="B4B4B4"/>
                <w:sz w:val="18"/>
                <w:szCs w:val="18"/>
              </w:rPr>
              <w:t>:</w:t>
            </w:r>
          </w:p>
          <w:p w14:paraId="674B8FA2"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url</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{apiRoot}/3gpp-mbar-management/v1</w:t>
            </w:r>
            <w:r>
              <w:rPr>
                <w:rFonts w:ascii="MesloLGL Nerd Font Mono" w:hAnsi="MesloLGL Nerd Font Mono" w:cs="MesloLGL Nerd Font Mono"/>
                <w:color w:val="E8C9BB"/>
                <w:sz w:val="18"/>
                <w:szCs w:val="18"/>
              </w:rPr>
              <w:t>'</w:t>
            </w:r>
          </w:p>
          <w:p w14:paraId="58D21D5B"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variables</w:t>
            </w:r>
            <w:r>
              <w:rPr>
                <w:rFonts w:ascii="MesloLGL Nerd Font Mono" w:hAnsi="MesloLGL Nerd Font Mono" w:cs="MesloLGL Nerd Font Mono"/>
                <w:color w:val="B4B4B4"/>
                <w:sz w:val="18"/>
                <w:szCs w:val="18"/>
              </w:rPr>
              <w:t>:</w:t>
            </w:r>
          </w:p>
          <w:p w14:paraId="0FBD0E4B"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apiRoot</w:t>
            </w:r>
            <w:r>
              <w:rPr>
                <w:rFonts w:ascii="MesloLGL Nerd Font Mono" w:hAnsi="MesloLGL Nerd Font Mono" w:cs="MesloLGL Nerd Font Mono"/>
                <w:color w:val="B4B4B4"/>
                <w:sz w:val="18"/>
                <w:szCs w:val="18"/>
              </w:rPr>
              <w:t>:</w:t>
            </w:r>
          </w:p>
          <w:p w14:paraId="62DA0BBD"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default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bar.example.com</w:t>
            </w:r>
          </w:p>
          <w:p w14:paraId="62015036" w14:textId="77777777" w:rsidR="0047272F" w:rsidRDefault="0047272F" w:rsidP="0047272F">
            <w:pPr>
              <w:spacing w:line="270" w:lineRule="atLeast"/>
              <w:rPr>
                <w:rFonts w:ascii="MesloLGL Nerd Font Mono" w:hAnsi="MesloLGL Nerd Font Mono" w:cs="MesloLGL Nerd Font Mono"/>
                <w:color w:val="DADADA"/>
                <w:sz w:val="18"/>
                <w:szCs w:val="18"/>
              </w:rPr>
            </w:pPr>
          </w:p>
          <w:p w14:paraId="676F1FCD"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paths</w:t>
            </w:r>
            <w:r>
              <w:rPr>
                <w:rFonts w:ascii="MesloLGL Nerd Font Mono" w:hAnsi="MesloLGL Nerd Font Mono" w:cs="MesloLGL Nerd Font Mono"/>
                <w:color w:val="B4B4B4"/>
                <w:sz w:val="18"/>
                <w:szCs w:val="18"/>
              </w:rPr>
              <w:t>:</w:t>
            </w:r>
          </w:p>
          <w:p w14:paraId="2D23E2CD"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/avatars/{avatarId}/associatedInfo</w:t>
            </w:r>
            <w:r>
              <w:rPr>
                <w:rFonts w:ascii="MesloLGL Nerd Font Mono" w:hAnsi="MesloLGL Nerd Font Mono" w:cs="MesloLGL Nerd Font Mono"/>
                <w:color w:val="B4B4B4"/>
                <w:sz w:val="18"/>
                <w:szCs w:val="18"/>
              </w:rPr>
              <w:t>:</w:t>
            </w:r>
          </w:p>
          <w:p w14:paraId="54C09874"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parameters</w:t>
            </w:r>
            <w:r>
              <w:rPr>
                <w:rFonts w:ascii="MesloLGL Nerd Font Mono" w:hAnsi="MesloLGL Nerd Font Mono" w:cs="MesloLGL Nerd Font Mono"/>
                <w:color w:val="B4B4B4"/>
                <w:sz w:val="18"/>
                <w:szCs w:val="18"/>
              </w:rPr>
              <w:t>:</w:t>
            </w:r>
          </w:p>
          <w:p w14:paraId="7BA58D01"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name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avatarId</w:t>
            </w:r>
          </w:p>
          <w:p w14:paraId="191F4AAA"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path</w:t>
            </w:r>
          </w:p>
          <w:p w14:paraId="6080136E"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2C763B3A"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4ECAF8DC"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5BB9F320"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Unique identifier of the Base Avatar.</w:t>
            </w:r>
          </w:p>
          <w:p w14:paraId="07B0FF5A"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get</w:t>
            </w:r>
            <w:r>
              <w:rPr>
                <w:rFonts w:ascii="MesloLGL Nerd Font Mono" w:hAnsi="MesloLGL Nerd Font Mono" w:cs="MesloLGL Nerd Font Mono"/>
                <w:color w:val="B4B4B4"/>
                <w:sz w:val="18"/>
                <w:szCs w:val="18"/>
              </w:rPr>
              <w:t>:</w:t>
            </w:r>
          </w:p>
          <w:p w14:paraId="2C40C250"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Retrieve Associated Information</w:t>
            </w:r>
          </w:p>
          <w:p w14:paraId="4B6B4DC1"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getAssociatedInfo</w:t>
            </w:r>
          </w:p>
          <w:p w14:paraId="6E92C505"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0F9D3DD7"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Retrieves Associated Information for the Base Avatar identified by `avatarId`</w:t>
            </w:r>
          </w:p>
          <w:p w14:paraId="1E5A1FAC"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 the BAR as defined in TS 26.264 §B.1.7.</w:t>
            </w:r>
          </w:p>
          <w:p w14:paraId="027DD6AA"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30A0EEAE"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200</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28F16886"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Associated Information retrieved successfully.</w:t>
            </w:r>
          </w:p>
          <w:p w14:paraId="5043A8F5"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4EB59565"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27312E17"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24C1FF80"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#/components/schemas/AssociatedInfo</w:t>
            </w:r>
            <w:r>
              <w:rPr>
                <w:rFonts w:ascii="MesloLGL Nerd Font Mono" w:hAnsi="MesloLGL Nerd Font Mono" w:cs="MesloLGL Nerd Font Mono"/>
                <w:color w:val="E8C9BB"/>
                <w:sz w:val="18"/>
                <w:szCs w:val="18"/>
              </w:rPr>
              <w:t>'</w:t>
            </w:r>
          </w:p>
          <w:p w14:paraId="41738E7E"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404</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092E4C12"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Avatar not found in the BAR.</w:t>
            </w:r>
          </w:p>
          <w:p w14:paraId="50290F47" w14:textId="77777777" w:rsidR="0047272F" w:rsidRDefault="0047272F" w:rsidP="0047272F">
            <w:pPr>
              <w:spacing w:line="270" w:lineRule="atLeast"/>
              <w:rPr>
                <w:rFonts w:ascii="MesloLGL Nerd Font Mono" w:hAnsi="MesloLGL Nerd Font Mono" w:cs="MesloLGL Nerd Font Mono"/>
                <w:color w:val="DADADA"/>
                <w:sz w:val="18"/>
                <w:szCs w:val="18"/>
              </w:rPr>
            </w:pPr>
          </w:p>
          <w:p w14:paraId="523BEE3C"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components</w:t>
            </w:r>
            <w:r>
              <w:rPr>
                <w:rFonts w:ascii="MesloLGL Nerd Font Mono" w:hAnsi="MesloLGL Nerd Font Mono" w:cs="MesloLGL Nerd Font Mono"/>
                <w:color w:val="B4B4B4"/>
                <w:sz w:val="18"/>
                <w:szCs w:val="18"/>
              </w:rPr>
              <w:t>:</w:t>
            </w:r>
          </w:p>
          <w:p w14:paraId="602F4CA9"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schemas</w:t>
            </w:r>
            <w:r>
              <w:rPr>
                <w:rFonts w:ascii="MesloLGL Nerd Font Mono" w:hAnsi="MesloLGL Nerd Font Mono" w:cs="MesloLGL Nerd Font Mono"/>
                <w:color w:val="B4B4B4"/>
                <w:sz w:val="18"/>
                <w:szCs w:val="18"/>
              </w:rPr>
              <w:t>:</w:t>
            </w:r>
          </w:p>
          <w:p w14:paraId="119CD992"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AssociatedInfo</w:t>
            </w:r>
            <w:r>
              <w:rPr>
                <w:rFonts w:ascii="MesloLGL Nerd Font Mono" w:hAnsi="MesloLGL Nerd Font Mono" w:cs="MesloLGL Nerd Font Mono"/>
                <w:color w:val="B4B4B4"/>
                <w:sz w:val="18"/>
                <w:szCs w:val="18"/>
              </w:rPr>
              <w:t>:</w:t>
            </w:r>
          </w:p>
          <w:p w14:paraId="49537847"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223A0526"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Associated Information resource (see Table B.1-9 of TS 26.264 V19.0.0).</w:t>
            </w:r>
          </w:p>
          <w:p w14:paraId="26E455FA"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lastRenderedPageBreak/>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20C32320"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avatarId</w:t>
            </w:r>
            <w:r>
              <w:rPr>
                <w:rFonts w:ascii="MesloLGL Nerd Font Mono" w:hAnsi="MesloLGL Nerd Font Mono" w:cs="MesloLGL Nerd Font Mono"/>
                <w:color w:val="B4B4B4"/>
                <w:sz w:val="18"/>
                <w:szCs w:val="18"/>
              </w:rPr>
              <w:t>:</w:t>
            </w:r>
          </w:p>
          <w:p w14:paraId="79274B27"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737B10C6"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Unique identifier assigned to the Base Avatar by the BAR.</w:t>
            </w:r>
          </w:p>
          <w:p w14:paraId="533F74A3"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example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ava-12345</w:t>
            </w:r>
            <w:r>
              <w:rPr>
                <w:rFonts w:ascii="MesloLGL Nerd Font Mono" w:hAnsi="MesloLGL Nerd Font Mono" w:cs="MesloLGL Nerd Font Mono"/>
                <w:color w:val="E8C9BB"/>
                <w:sz w:val="18"/>
                <w:szCs w:val="18"/>
              </w:rPr>
              <w:t>"</w:t>
            </w:r>
          </w:p>
          <w:p w14:paraId="446A8308"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avatarMetadata</w:t>
            </w:r>
            <w:r>
              <w:rPr>
                <w:rFonts w:ascii="MesloLGL Nerd Font Mono" w:hAnsi="MesloLGL Nerd Font Mono" w:cs="MesloLGL Nerd Font Mono"/>
                <w:color w:val="B4B4B4"/>
                <w:sz w:val="18"/>
                <w:szCs w:val="18"/>
              </w:rPr>
              <w:t>:</w:t>
            </w:r>
          </w:p>
          <w:p w14:paraId="4531A060"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1BE24DE1"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Metadata related to the Base Avatar (e.g. type, profile info).</w:t>
            </w:r>
          </w:p>
          <w:p w14:paraId="53D283C2"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assetIds</w:t>
            </w:r>
            <w:r>
              <w:rPr>
                <w:rFonts w:ascii="MesloLGL Nerd Font Mono" w:hAnsi="MesloLGL Nerd Font Mono" w:cs="MesloLGL Nerd Font Mono"/>
                <w:color w:val="B4B4B4"/>
                <w:sz w:val="18"/>
                <w:szCs w:val="18"/>
              </w:rPr>
              <w:t>:</w:t>
            </w:r>
          </w:p>
          <w:p w14:paraId="4E158D35"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array</w:t>
            </w:r>
          </w:p>
          <w:p w14:paraId="2BD6FB07"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List of asset IDs associated with the Base Avatar.</w:t>
            </w:r>
          </w:p>
          <w:p w14:paraId="71690E09"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items</w:t>
            </w:r>
            <w:r>
              <w:rPr>
                <w:rFonts w:ascii="MesloLGL Nerd Font Mono" w:hAnsi="MesloLGL Nerd Font Mono" w:cs="MesloLGL Nerd Font Mono"/>
                <w:color w:val="B4B4B4"/>
                <w:sz w:val="18"/>
                <w:szCs w:val="18"/>
              </w:rPr>
              <w:t>:</w:t>
            </w:r>
          </w:p>
          <w:p w14:paraId="664C6EF2"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1D492789"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example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asset-98765</w:t>
            </w:r>
            <w:r>
              <w:rPr>
                <w:rFonts w:ascii="MesloLGL Nerd Font Mono" w:hAnsi="MesloLGL Nerd Font Mono" w:cs="MesloLGL Nerd Font Mono"/>
                <w:color w:val="E8C9BB"/>
                <w:sz w:val="18"/>
                <w:szCs w:val="18"/>
              </w:rPr>
              <w:t>"</w:t>
            </w:r>
          </w:p>
          <w:p w14:paraId="1A7E82A5"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assetLoDs</w:t>
            </w:r>
            <w:r>
              <w:rPr>
                <w:rFonts w:ascii="MesloLGL Nerd Font Mono" w:hAnsi="MesloLGL Nerd Font Mono" w:cs="MesloLGL Nerd Font Mono"/>
                <w:color w:val="B4B4B4"/>
                <w:sz w:val="18"/>
                <w:szCs w:val="18"/>
              </w:rPr>
              <w:t>:</w:t>
            </w:r>
          </w:p>
          <w:p w14:paraId="0266BF8C"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array</w:t>
            </w:r>
          </w:p>
          <w:p w14:paraId="3ACF1BE7"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366E2FAF"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Available Levels of Detail for each asset (LoD descriptions and complexity FFS).</w:t>
            </w:r>
          </w:p>
          <w:p w14:paraId="3C2810FC"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items</w:t>
            </w:r>
            <w:r>
              <w:rPr>
                <w:rFonts w:ascii="MesloLGL Nerd Font Mono" w:hAnsi="MesloLGL Nerd Font Mono" w:cs="MesloLGL Nerd Font Mono"/>
                <w:color w:val="B4B4B4"/>
                <w:sz w:val="18"/>
                <w:szCs w:val="18"/>
              </w:rPr>
              <w:t>:</w:t>
            </w:r>
          </w:p>
          <w:p w14:paraId="6820672A"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3E22AB5F"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531531AE"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assetId</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r>
              <w:rPr>
                <w:rFonts w:ascii="MesloLGL Nerd Font Mono" w:hAnsi="MesloLGL Nerd Font Mono" w:cs="MesloLGL Nerd Font Mono"/>
                <w:color w:val="B4B4B4"/>
                <w:sz w:val="18"/>
                <w:szCs w:val="18"/>
              </w:rPr>
              <w:t xml:space="preserve"> }</w:t>
            </w:r>
          </w:p>
          <w:p w14:paraId="6F1FB5B4"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level</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r>
              <w:rPr>
                <w:rFonts w:ascii="MesloLGL Nerd Font Mono" w:hAnsi="MesloLGL Nerd Font Mono" w:cs="MesloLGL Nerd Font Mono"/>
                <w:color w:val="B4B4B4"/>
                <w:sz w:val="18"/>
                <w:szCs w:val="18"/>
              </w:rPr>
              <w:t xml:space="preserve"> }</w:t>
            </w:r>
          </w:p>
          <w:p w14:paraId="2E8A9DE6"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sizeBytes</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integer</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Resulting asset size in bytes for the LoD.</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 xml:space="preserve"> }</w:t>
            </w:r>
          </w:p>
          <w:p w14:paraId="16D83C6D"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selectionInfo</w:t>
            </w:r>
            <w:r>
              <w:rPr>
                <w:rFonts w:ascii="MesloLGL Nerd Font Mono" w:hAnsi="MesloLGL Nerd Font Mono" w:cs="MesloLGL Nerd Font Mono"/>
                <w:color w:val="B4B4B4"/>
                <w:sz w:val="18"/>
                <w:szCs w:val="18"/>
              </w:rPr>
              <w:t>:</w:t>
            </w:r>
          </w:p>
          <w:p w14:paraId="0092DA19"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1CC5A2E9"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65079677"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Information useful for user selection (e.g. name, nickname, usage context, images of renditions).</w:t>
            </w:r>
          </w:p>
          <w:p w14:paraId="6F24460E"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5DA0821E"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name</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example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Casual Avatar Alice</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 xml:space="preserve"> }</w:t>
            </w:r>
          </w:p>
          <w:p w14:paraId="71AC9C7A"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usageContext:{ 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 example</w:t>
            </w:r>
            <w:r>
              <w:rPr>
                <w:rFonts w:ascii="MesloLGL Nerd Font Mono" w:hAnsi="MesloLGL Nerd Font Mono" w:cs="MesloLGL Nerd Font Mono"/>
                <w:color w:val="F44747"/>
                <w:sz w:val="18"/>
                <w:szCs w:val="18"/>
              </w:rPr>
              <w:t>:</w:t>
            </w:r>
            <w:r>
              <w:rPr>
                <w:rFonts w:ascii="MesloLGL Nerd Font Mono" w:hAnsi="MesloLGL Nerd Font Mono" w:cs="MesloLGL Nerd Font Mono"/>
                <w:color w:val="CE9178"/>
                <w:sz w:val="18"/>
                <w:szCs w:val="18"/>
              </w:rPr>
              <w:t xml:space="preserve"> "casual" }</w:t>
            </w:r>
          </w:p>
          <w:p w14:paraId="05FBDD86"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thumbnails</w:t>
            </w:r>
            <w:r>
              <w:rPr>
                <w:rFonts w:ascii="MesloLGL Nerd Font Mono" w:hAnsi="MesloLGL Nerd Font Mono" w:cs="MesloLGL Nerd Font Mono"/>
                <w:color w:val="B4B4B4"/>
                <w:sz w:val="18"/>
                <w:szCs w:val="18"/>
              </w:rPr>
              <w:t>:</w:t>
            </w:r>
          </w:p>
          <w:p w14:paraId="2A6E120E"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array</w:t>
            </w:r>
          </w:p>
          <w:p w14:paraId="5BB77BA6"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items</w:t>
            </w:r>
            <w:r>
              <w:rPr>
                <w:rFonts w:ascii="MesloLGL Nerd Font Mono" w:hAnsi="MesloLGL Nerd Font Mono" w:cs="MesloLGL Nerd Font Mono"/>
                <w:color w:val="B4B4B4"/>
                <w:sz w:val="18"/>
                <w:szCs w:val="18"/>
              </w:rPr>
              <w:t>:</w:t>
            </w:r>
          </w:p>
          <w:p w14:paraId="290F83F8"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534693D0"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uri</w:t>
            </w:r>
          </w:p>
          <w:p w14:paraId="55A180C8"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example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https://bar.example.com/images/ava-12345-casual.png</w:t>
            </w:r>
            <w:r>
              <w:rPr>
                <w:rFonts w:ascii="MesloLGL Nerd Font Mono" w:hAnsi="MesloLGL Nerd Font Mono" w:cs="MesloLGL Nerd Font Mono"/>
                <w:color w:val="E8C9BB"/>
                <w:sz w:val="18"/>
                <w:szCs w:val="18"/>
              </w:rPr>
              <w:t>"</w:t>
            </w:r>
          </w:p>
          <w:p w14:paraId="2FD659EA"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supportedAnimations</w:t>
            </w:r>
            <w:r>
              <w:rPr>
                <w:rFonts w:ascii="MesloLGL Nerd Font Mono" w:hAnsi="MesloLGL Nerd Font Mono" w:cs="MesloLGL Nerd Font Mono"/>
                <w:color w:val="B4B4B4"/>
                <w:sz w:val="18"/>
                <w:szCs w:val="18"/>
              </w:rPr>
              <w:t>:</w:t>
            </w:r>
          </w:p>
          <w:p w14:paraId="4D443701"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array</w:t>
            </w:r>
          </w:p>
          <w:p w14:paraId="4CFF08C4"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URNs identifying supported animation frameworks for this Base Avatar.</w:t>
            </w:r>
          </w:p>
          <w:p w14:paraId="6F001427"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items</w:t>
            </w:r>
            <w:r>
              <w:rPr>
                <w:rFonts w:ascii="MesloLGL Nerd Font Mono" w:hAnsi="MesloLGL Nerd Font Mono" w:cs="MesloLGL Nerd Font Mono"/>
                <w:color w:val="B4B4B4"/>
                <w:sz w:val="18"/>
                <w:szCs w:val="18"/>
              </w:rPr>
              <w:t>:</w:t>
            </w:r>
          </w:p>
          <w:p w14:paraId="71120AE9"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5C397851"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example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urn:3gpp:avatar:v1:animation:blendshape</w:t>
            </w:r>
            <w:r>
              <w:rPr>
                <w:rFonts w:ascii="MesloLGL Nerd Font Mono" w:hAnsi="MesloLGL Nerd Font Mono" w:cs="MesloLGL Nerd Font Mono"/>
                <w:color w:val="E8C9BB"/>
                <w:sz w:val="18"/>
                <w:szCs w:val="18"/>
              </w:rPr>
              <w:t>"</w:t>
            </w:r>
          </w:p>
          <w:p w14:paraId="23C99604"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infoUpdatedAt</w:t>
            </w:r>
            <w:r>
              <w:rPr>
                <w:rFonts w:ascii="MesloLGL Nerd Font Mono" w:hAnsi="MesloLGL Nerd Font Mono" w:cs="MesloLGL Nerd Font Mono"/>
                <w:color w:val="B4B4B4"/>
                <w:sz w:val="18"/>
                <w:szCs w:val="18"/>
              </w:rPr>
              <w:t>:</w:t>
            </w:r>
          </w:p>
          <w:p w14:paraId="078CE216"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number</w:t>
            </w:r>
          </w:p>
          <w:p w14:paraId="42CA162C"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int64</w:t>
            </w:r>
          </w:p>
          <w:p w14:paraId="5DC167F4"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5FBDF0E7"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Wall-clock timestamp (ms since epoch) of last update to the Associated Information.</w:t>
            </w:r>
          </w:p>
          <w:p w14:paraId="14CFB206" w14:textId="77777777" w:rsidR="0047272F" w:rsidRDefault="0047272F" w:rsidP="0047272F">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w:t>
            </w:r>
            <w:r>
              <w:rPr>
                <w:rFonts w:ascii="MesloLGL Nerd Font Mono" w:hAnsi="MesloLGL Nerd Font Mono" w:cs="MesloLGL Nerd Font Mono"/>
                <w:color w:val="CE9178"/>
                <w:sz w:val="18"/>
                <w:szCs w:val="18"/>
              </w:rPr>
              <w:t>avatarId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avatarMetadata</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assetIds</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assetLoDs</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supportedAnimations</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infoUpdatedAt</w:t>
            </w:r>
            <w:r>
              <w:rPr>
                <w:rFonts w:ascii="MesloLGL Nerd Font Mono" w:hAnsi="MesloLGL Nerd Font Mono" w:cs="MesloLGL Nerd Font Mono"/>
                <w:color w:val="B4B4B4"/>
                <w:sz w:val="18"/>
                <w:szCs w:val="18"/>
              </w:rPr>
              <w:t>]</w:t>
            </w:r>
          </w:p>
          <w:p w14:paraId="049DA032" w14:textId="77777777" w:rsidR="0047272F" w:rsidRDefault="0047272F">
            <w:pPr>
              <w:rPr>
                <w:noProof/>
              </w:rPr>
            </w:pPr>
          </w:p>
        </w:tc>
      </w:tr>
    </w:tbl>
    <w:p w14:paraId="483461E5" w14:textId="77777777" w:rsidR="0018231D" w:rsidRDefault="0018231D">
      <w:pPr>
        <w:rPr>
          <w:noProof/>
        </w:rPr>
      </w:pPr>
    </w:p>
    <w:p w14:paraId="208D9094" w14:textId="739E1E25" w:rsidR="002F6539" w:rsidRDefault="002F6539" w:rsidP="002F6539">
      <w:pPr>
        <w:pStyle w:val="Heading2"/>
        <w:rPr>
          <w:noProof/>
        </w:rPr>
      </w:pPr>
      <w:r>
        <w:rPr>
          <w:noProof/>
        </w:rPr>
        <w:lastRenderedPageBreak/>
        <w:t>1.5</w:t>
      </w:r>
      <w:r>
        <w:rPr>
          <w:noProof/>
        </w:rPr>
        <w:tab/>
        <w:t>TS26264_Mbar_Management_AvatarRepresentations.yaml</w:t>
      </w:r>
    </w:p>
    <w:tbl>
      <w:tblPr>
        <w:tblStyle w:val="TableGrid"/>
        <w:tblW w:w="0" w:type="auto"/>
        <w:tblLook w:val="04A0" w:firstRow="1" w:lastRow="0" w:firstColumn="1" w:lastColumn="0" w:noHBand="0" w:noVBand="1"/>
      </w:tblPr>
      <w:tblGrid>
        <w:gridCol w:w="9629"/>
      </w:tblGrid>
      <w:tr w:rsidR="00BB301F" w14:paraId="6A381F01" w14:textId="77777777" w:rsidTr="00175600">
        <w:tc>
          <w:tcPr>
            <w:tcW w:w="9639" w:type="dxa"/>
            <w:tcBorders>
              <w:top w:val="single" w:sz="4" w:space="0" w:color="auto"/>
              <w:left w:val="single" w:sz="4" w:space="0" w:color="auto"/>
              <w:bottom w:val="single" w:sz="4" w:space="0" w:color="auto"/>
              <w:right w:val="single" w:sz="4" w:space="0" w:color="auto"/>
            </w:tcBorders>
          </w:tcPr>
          <w:p w14:paraId="6CDC451B"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569CD6"/>
                <w:sz w:val="18"/>
                <w:szCs w:val="18"/>
              </w:rPr>
              <w:t>openapi</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3.1.0</w:t>
            </w:r>
          </w:p>
          <w:p w14:paraId="5953FD51"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569CD6"/>
                <w:sz w:val="18"/>
                <w:szCs w:val="18"/>
              </w:rPr>
              <w:t>info</w:t>
            </w:r>
            <w:r w:rsidRPr="00175600">
              <w:rPr>
                <w:rFonts w:ascii="MesloLGL Nerd Font Mono" w:hAnsi="MesloLGL Nerd Font Mono" w:cs="MesloLGL Nerd Font Mono"/>
                <w:color w:val="B4B4B4"/>
                <w:sz w:val="18"/>
                <w:szCs w:val="18"/>
              </w:rPr>
              <w:t>:</w:t>
            </w:r>
          </w:p>
          <w:p w14:paraId="0629E47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title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3GPP Mbar_Management – Avatar Representations API</w:t>
            </w:r>
          </w:p>
          <w:p w14:paraId="102E937B"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version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1.0.0</w:t>
            </w:r>
          </w:p>
          <w:p w14:paraId="65DC9EE3"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D8A0DF"/>
                <w:sz w:val="18"/>
                <w:szCs w:val="18"/>
              </w:rPr>
              <w:t>|</w:t>
            </w:r>
          </w:p>
          <w:p w14:paraId="5BC8560F"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RESTful Avatar Representations API of the Base Avatar Repository (BAR),</w:t>
            </w:r>
          </w:p>
          <w:p w14:paraId="2F9A775C"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defined in 3GPP TS 26.264 V19.0.0 Annex B.1.8 (Mbar_Management service).</w:t>
            </w:r>
          </w:p>
          <w:p w14:paraId="53E1CC34"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Enables the DC AS or MF to select or define specific avatar representations</w:t>
            </w:r>
          </w:p>
          <w:p w14:paraId="1863C12F"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from an existing Base Avatar (including its assets and LoDs) for use during</w:t>
            </w:r>
          </w:p>
          <w:p w14:paraId="45F6D6D4"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an avatar call.</w:t>
            </w:r>
          </w:p>
          <w:p w14:paraId="299C6A0B"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p>
          <w:p w14:paraId="709CF877"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569CD6"/>
                <w:sz w:val="18"/>
                <w:szCs w:val="18"/>
              </w:rPr>
              <w:t>servers</w:t>
            </w:r>
            <w:r w:rsidRPr="00175600">
              <w:rPr>
                <w:rFonts w:ascii="MesloLGL Nerd Font Mono" w:hAnsi="MesloLGL Nerd Font Mono" w:cs="MesloLGL Nerd Font Mono"/>
                <w:color w:val="B4B4B4"/>
                <w:sz w:val="18"/>
                <w:szCs w:val="18"/>
              </w:rPr>
              <w:t>:</w:t>
            </w:r>
          </w:p>
          <w:p w14:paraId="50F4F094"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url</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CE9178"/>
                <w:sz w:val="18"/>
                <w:szCs w:val="18"/>
              </w:rPr>
              <w:t>{apiRoot}/3gpp-mbar-management/v1</w:t>
            </w:r>
            <w:r w:rsidRPr="00175600">
              <w:rPr>
                <w:rFonts w:ascii="MesloLGL Nerd Font Mono" w:hAnsi="MesloLGL Nerd Font Mono" w:cs="MesloLGL Nerd Font Mono"/>
                <w:color w:val="E8C9BB"/>
                <w:sz w:val="18"/>
                <w:szCs w:val="18"/>
              </w:rPr>
              <w:t>'</w:t>
            </w:r>
          </w:p>
          <w:p w14:paraId="5FBE47A3"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variables</w:t>
            </w:r>
            <w:r w:rsidRPr="00175600">
              <w:rPr>
                <w:rFonts w:ascii="MesloLGL Nerd Font Mono" w:hAnsi="MesloLGL Nerd Font Mono" w:cs="MesloLGL Nerd Font Mono"/>
                <w:color w:val="B4B4B4"/>
                <w:sz w:val="18"/>
                <w:szCs w:val="18"/>
              </w:rPr>
              <w:t>:</w:t>
            </w:r>
          </w:p>
          <w:p w14:paraId="21CF2B4F"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apiRoot</w:t>
            </w:r>
            <w:r w:rsidRPr="00175600">
              <w:rPr>
                <w:rFonts w:ascii="MesloLGL Nerd Font Mono" w:hAnsi="MesloLGL Nerd Font Mono" w:cs="MesloLGL Nerd Font Mono"/>
                <w:color w:val="B4B4B4"/>
                <w:sz w:val="18"/>
                <w:szCs w:val="18"/>
              </w:rPr>
              <w:t>:</w:t>
            </w:r>
          </w:p>
          <w:p w14:paraId="23BD292D"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default</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bar.example.com</w:t>
            </w:r>
          </w:p>
          <w:p w14:paraId="2AE17505"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p>
          <w:p w14:paraId="26531A35"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569CD6"/>
                <w:sz w:val="18"/>
                <w:szCs w:val="18"/>
              </w:rPr>
              <w:t>paths</w:t>
            </w:r>
            <w:r w:rsidRPr="00175600">
              <w:rPr>
                <w:rFonts w:ascii="MesloLGL Nerd Font Mono" w:hAnsi="MesloLGL Nerd Font Mono" w:cs="MesloLGL Nerd Font Mono"/>
                <w:color w:val="B4B4B4"/>
                <w:sz w:val="18"/>
                <w:szCs w:val="18"/>
              </w:rPr>
              <w:t>:</w:t>
            </w:r>
          </w:p>
          <w:p w14:paraId="5D21317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/avatars/{avatarId}/representations</w:t>
            </w:r>
            <w:r w:rsidRPr="00175600">
              <w:rPr>
                <w:rFonts w:ascii="MesloLGL Nerd Font Mono" w:hAnsi="MesloLGL Nerd Font Mono" w:cs="MesloLGL Nerd Font Mono"/>
                <w:color w:val="B4B4B4"/>
                <w:sz w:val="18"/>
                <w:szCs w:val="18"/>
              </w:rPr>
              <w:t>:</w:t>
            </w:r>
          </w:p>
          <w:p w14:paraId="5D74076F"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parameters</w:t>
            </w:r>
            <w:r w:rsidRPr="00175600">
              <w:rPr>
                <w:rFonts w:ascii="MesloLGL Nerd Font Mono" w:hAnsi="MesloLGL Nerd Font Mono" w:cs="MesloLGL Nerd Font Mono"/>
                <w:color w:val="B4B4B4"/>
                <w:sz w:val="18"/>
                <w:szCs w:val="18"/>
              </w:rPr>
              <w:t>:</w:t>
            </w:r>
          </w:p>
          <w:p w14:paraId="474E1FA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name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avatarId</w:t>
            </w:r>
          </w:p>
          <w:p w14:paraId="1B219DA5"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in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path</w:t>
            </w:r>
          </w:p>
          <w:p w14:paraId="73A9711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required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true</w:t>
            </w:r>
          </w:p>
          <w:p w14:paraId="4664A1B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schema</w:t>
            </w: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string</w:t>
            </w:r>
            <w:r w:rsidRPr="00175600">
              <w:rPr>
                <w:rFonts w:ascii="MesloLGL Nerd Font Mono" w:hAnsi="MesloLGL Nerd Font Mono" w:cs="MesloLGL Nerd Font Mono"/>
                <w:color w:val="B4B4B4"/>
                <w:sz w:val="18"/>
                <w:szCs w:val="18"/>
              </w:rPr>
              <w:t xml:space="preserve"> }</w:t>
            </w:r>
          </w:p>
          <w:p w14:paraId="1D9D27B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Identifier of the parent Base Avatar.</w:t>
            </w:r>
          </w:p>
          <w:p w14:paraId="3109C52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post</w:t>
            </w:r>
            <w:r w:rsidRPr="00175600">
              <w:rPr>
                <w:rFonts w:ascii="MesloLGL Nerd Font Mono" w:hAnsi="MesloLGL Nerd Font Mono" w:cs="MesloLGL Nerd Font Mono"/>
                <w:color w:val="B4B4B4"/>
                <w:sz w:val="18"/>
                <w:szCs w:val="18"/>
              </w:rPr>
              <w:t>:</w:t>
            </w:r>
          </w:p>
          <w:p w14:paraId="5EDDB7BE"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summary</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Create Avatar Representation</w:t>
            </w:r>
          </w:p>
          <w:p w14:paraId="7ADEEBE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operationId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createAvatarRepresentation</w:t>
            </w:r>
          </w:p>
          <w:p w14:paraId="550D1519"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D8A0DF"/>
                <w:sz w:val="18"/>
                <w:szCs w:val="18"/>
              </w:rPr>
              <w:t>|</w:t>
            </w:r>
          </w:p>
          <w:p w14:paraId="71EF369F"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Creates a new Avatar Representation resource for the specified Base Avatar</w:t>
            </w:r>
          </w:p>
          <w:p w14:paraId="010F6A1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in the BAR (see TS 26.264 § B.1.8.2).</w:t>
            </w:r>
          </w:p>
          <w:p w14:paraId="47660FFB"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requestBody</w:t>
            </w:r>
            <w:r w:rsidRPr="00175600">
              <w:rPr>
                <w:rFonts w:ascii="MesloLGL Nerd Font Mono" w:hAnsi="MesloLGL Nerd Font Mono" w:cs="MesloLGL Nerd Font Mono"/>
                <w:color w:val="B4B4B4"/>
                <w:sz w:val="18"/>
                <w:szCs w:val="18"/>
              </w:rPr>
              <w:t>:</w:t>
            </w:r>
          </w:p>
          <w:p w14:paraId="317FF44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required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true</w:t>
            </w:r>
          </w:p>
          <w:p w14:paraId="14CB939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content</w:t>
            </w:r>
            <w:r w:rsidRPr="00175600">
              <w:rPr>
                <w:rFonts w:ascii="MesloLGL Nerd Font Mono" w:hAnsi="MesloLGL Nerd Font Mono" w:cs="MesloLGL Nerd Font Mono"/>
                <w:color w:val="B4B4B4"/>
                <w:sz w:val="18"/>
                <w:szCs w:val="18"/>
              </w:rPr>
              <w:t>:</w:t>
            </w:r>
          </w:p>
          <w:p w14:paraId="60EA30D1"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application/json</w:t>
            </w:r>
            <w:r w:rsidRPr="00175600">
              <w:rPr>
                <w:rFonts w:ascii="MesloLGL Nerd Font Mono" w:hAnsi="MesloLGL Nerd Font Mono" w:cs="MesloLGL Nerd Font Mono"/>
                <w:color w:val="B4B4B4"/>
                <w:sz w:val="18"/>
                <w:szCs w:val="18"/>
              </w:rPr>
              <w:t>:</w:t>
            </w:r>
          </w:p>
          <w:p w14:paraId="135FB2C5"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schema</w:t>
            </w: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$ref</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CE9178"/>
                <w:sz w:val="18"/>
                <w:szCs w:val="18"/>
              </w:rPr>
              <w:t>#/components/schemas/AvatarRepresentation</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B4B4B4"/>
                <w:sz w:val="18"/>
                <w:szCs w:val="18"/>
              </w:rPr>
              <w:t xml:space="preserve"> }</w:t>
            </w:r>
          </w:p>
          <w:p w14:paraId="5959F82C"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responses</w:t>
            </w:r>
            <w:r w:rsidRPr="00175600">
              <w:rPr>
                <w:rFonts w:ascii="MesloLGL Nerd Font Mono" w:hAnsi="MesloLGL Nerd Font Mono" w:cs="MesloLGL Nerd Font Mono"/>
                <w:color w:val="B4B4B4"/>
                <w:sz w:val="18"/>
                <w:szCs w:val="18"/>
              </w:rPr>
              <w:t>:</w:t>
            </w:r>
          </w:p>
          <w:p w14:paraId="6B928A32"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569CD6"/>
                <w:sz w:val="18"/>
                <w:szCs w:val="18"/>
              </w:rPr>
              <w:t>201</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B4B4B4"/>
                <w:sz w:val="18"/>
                <w:szCs w:val="18"/>
              </w:rPr>
              <w:t>:</w:t>
            </w:r>
          </w:p>
          <w:p w14:paraId="6FCC94AD"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Avatar Representation created.</w:t>
            </w:r>
          </w:p>
          <w:p w14:paraId="16709C13"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content</w:t>
            </w:r>
            <w:r w:rsidRPr="00175600">
              <w:rPr>
                <w:rFonts w:ascii="MesloLGL Nerd Font Mono" w:hAnsi="MesloLGL Nerd Font Mono" w:cs="MesloLGL Nerd Font Mono"/>
                <w:color w:val="B4B4B4"/>
                <w:sz w:val="18"/>
                <w:szCs w:val="18"/>
              </w:rPr>
              <w:t>:</w:t>
            </w:r>
          </w:p>
          <w:p w14:paraId="792035AD"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application/json</w:t>
            </w:r>
            <w:r w:rsidRPr="00175600">
              <w:rPr>
                <w:rFonts w:ascii="MesloLGL Nerd Font Mono" w:hAnsi="MesloLGL Nerd Font Mono" w:cs="MesloLGL Nerd Font Mono"/>
                <w:color w:val="B4B4B4"/>
                <w:sz w:val="18"/>
                <w:szCs w:val="18"/>
              </w:rPr>
              <w:t>:</w:t>
            </w:r>
          </w:p>
          <w:p w14:paraId="63B8379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schema</w:t>
            </w: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$ref</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CE9178"/>
                <w:sz w:val="18"/>
                <w:szCs w:val="18"/>
              </w:rPr>
              <w:t>#/components/schemas/AvatarRepresentation</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B4B4B4"/>
                <w:sz w:val="18"/>
                <w:szCs w:val="18"/>
              </w:rPr>
              <w:t xml:space="preserve"> }</w:t>
            </w:r>
          </w:p>
          <w:p w14:paraId="2D3889F9"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headers</w:t>
            </w:r>
            <w:r w:rsidRPr="00175600">
              <w:rPr>
                <w:rFonts w:ascii="MesloLGL Nerd Font Mono" w:hAnsi="MesloLGL Nerd Font Mono" w:cs="MesloLGL Nerd Font Mono"/>
                <w:color w:val="B4B4B4"/>
                <w:sz w:val="18"/>
                <w:szCs w:val="18"/>
              </w:rPr>
              <w:t>:</w:t>
            </w:r>
          </w:p>
          <w:p w14:paraId="6D11D631"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Location</w:t>
            </w:r>
            <w:r w:rsidRPr="00175600">
              <w:rPr>
                <w:rFonts w:ascii="MesloLGL Nerd Font Mono" w:hAnsi="MesloLGL Nerd Font Mono" w:cs="MesloLGL Nerd Font Mono"/>
                <w:color w:val="B4B4B4"/>
                <w:sz w:val="18"/>
                <w:szCs w:val="18"/>
              </w:rPr>
              <w:t>:</w:t>
            </w:r>
          </w:p>
          <w:p w14:paraId="6053139B"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URI of the created Avatar Representation resource.</w:t>
            </w:r>
          </w:p>
          <w:p w14:paraId="6E23FA3F"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schema</w:t>
            </w: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string</w:t>
            </w:r>
            <w:r w:rsidRPr="00175600">
              <w:rPr>
                <w:rFonts w:ascii="MesloLGL Nerd Font Mono" w:hAnsi="MesloLGL Nerd Font Mono" w:cs="MesloLGL Nerd Font Mono"/>
                <w:color w:val="B4B4B4"/>
                <w:sz w:val="18"/>
                <w:szCs w:val="18"/>
              </w:rPr>
              <w:t xml:space="preserve"> }</w:t>
            </w:r>
          </w:p>
          <w:p w14:paraId="75443407"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p>
          <w:p w14:paraId="548CD505"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/avatars/{avatarId}/representations/{avatarRepresentationId}</w:t>
            </w:r>
            <w:r w:rsidRPr="00175600">
              <w:rPr>
                <w:rFonts w:ascii="MesloLGL Nerd Font Mono" w:hAnsi="MesloLGL Nerd Font Mono" w:cs="MesloLGL Nerd Font Mono"/>
                <w:color w:val="B4B4B4"/>
                <w:sz w:val="18"/>
                <w:szCs w:val="18"/>
              </w:rPr>
              <w:t>:</w:t>
            </w:r>
          </w:p>
          <w:p w14:paraId="39D510FC"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parameters</w:t>
            </w:r>
            <w:r w:rsidRPr="00175600">
              <w:rPr>
                <w:rFonts w:ascii="MesloLGL Nerd Font Mono" w:hAnsi="MesloLGL Nerd Font Mono" w:cs="MesloLGL Nerd Font Mono"/>
                <w:color w:val="B4B4B4"/>
                <w:sz w:val="18"/>
                <w:szCs w:val="18"/>
              </w:rPr>
              <w:t>:</w:t>
            </w:r>
          </w:p>
          <w:p w14:paraId="3DF96A2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name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avatarId</w:t>
            </w:r>
          </w:p>
          <w:p w14:paraId="246AA633"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lastRenderedPageBreak/>
              <w:t xml:space="preserve">        </w:t>
            </w:r>
            <w:r w:rsidRPr="00175600">
              <w:rPr>
                <w:rFonts w:ascii="MesloLGL Nerd Font Mono" w:hAnsi="MesloLGL Nerd Font Mono" w:cs="MesloLGL Nerd Font Mono"/>
                <w:color w:val="569CD6"/>
                <w:sz w:val="18"/>
                <w:szCs w:val="18"/>
              </w:rPr>
              <w:t>in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path</w:t>
            </w:r>
          </w:p>
          <w:p w14:paraId="2A76BD4F"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required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true</w:t>
            </w:r>
          </w:p>
          <w:p w14:paraId="28493DD1"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schema</w:t>
            </w: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string</w:t>
            </w:r>
            <w:r w:rsidRPr="00175600">
              <w:rPr>
                <w:rFonts w:ascii="MesloLGL Nerd Font Mono" w:hAnsi="MesloLGL Nerd Font Mono" w:cs="MesloLGL Nerd Font Mono"/>
                <w:color w:val="B4B4B4"/>
                <w:sz w:val="18"/>
                <w:szCs w:val="18"/>
              </w:rPr>
              <w:t xml:space="preserve"> }</w:t>
            </w:r>
          </w:p>
          <w:p w14:paraId="1CD544A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name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avatarRepresentationId</w:t>
            </w:r>
          </w:p>
          <w:p w14:paraId="3CB7B0AE"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in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path</w:t>
            </w:r>
          </w:p>
          <w:p w14:paraId="6E01E045"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required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true</w:t>
            </w:r>
          </w:p>
          <w:p w14:paraId="5905A7D5"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schema</w:t>
            </w: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string</w:t>
            </w:r>
            <w:r w:rsidRPr="00175600">
              <w:rPr>
                <w:rFonts w:ascii="MesloLGL Nerd Font Mono" w:hAnsi="MesloLGL Nerd Font Mono" w:cs="MesloLGL Nerd Font Mono"/>
                <w:color w:val="B4B4B4"/>
                <w:sz w:val="18"/>
                <w:szCs w:val="18"/>
              </w:rPr>
              <w:t xml:space="preserve"> }</w:t>
            </w:r>
          </w:p>
          <w:p w14:paraId="49047E74"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get</w:t>
            </w:r>
            <w:r w:rsidRPr="00175600">
              <w:rPr>
                <w:rFonts w:ascii="MesloLGL Nerd Font Mono" w:hAnsi="MesloLGL Nerd Font Mono" w:cs="MesloLGL Nerd Font Mono"/>
                <w:color w:val="B4B4B4"/>
                <w:sz w:val="18"/>
                <w:szCs w:val="18"/>
              </w:rPr>
              <w:t>:</w:t>
            </w:r>
          </w:p>
          <w:p w14:paraId="4C740D71"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summary</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Retrieve Avatar Representation</w:t>
            </w:r>
          </w:p>
          <w:p w14:paraId="1B349812"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operationId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getAvatarRepresentation</w:t>
            </w:r>
          </w:p>
          <w:p w14:paraId="4BBAB33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Retrieves an existing Avatar Representation.</w:t>
            </w:r>
          </w:p>
          <w:p w14:paraId="547A4C86"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responses</w:t>
            </w:r>
            <w:r w:rsidRPr="00175600">
              <w:rPr>
                <w:rFonts w:ascii="MesloLGL Nerd Font Mono" w:hAnsi="MesloLGL Nerd Font Mono" w:cs="MesloLGL Nerd Font Mono"/>
                <w:color w:val="B4B4B4"/>
                <w:sz w:val="18"/>
                <w:szCs w:val="18"/>
              </w:rPr>
              <w:t>:</w:t>
            </w:r>
          </w:p>
          <w:p w14:paraId="72D6A112"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569CD6"/>
                <w:sz w:val="18"/>
                <w:szCs w:val="18"/>
              </w:rPr>
              <w:t>200</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B4B4B4"/>
                <w:sz w:val="18"/>
                <w:szCs w:val="18"/>
              </w:rPr>
              <w:t>:</w:t>
            </w:r>
          </w:p>
          <w:p w14:paraId="2EEE1B1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Avatar Representation retrieved.</w:t>
            </w:r>
          </w:p>
          <w:p w14:paraId="7F910176"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content</w:t>
            </w:r>
            <w:r w:rsidRPr="00175600">
              <w:rPr>
                <w:rFonts w:ascii="MesloLGL Nerd Font Mono" w:hAnsi="MesloLGL Nerd Font Mono" w:cs="MesloLGL Nerd Font Mono"/>
                <w:color w:val="B4B4B4"/>
                <w:sz w:val="18"/>
                <w:szCs w:val="18"/>
              </w:rPr>
              <w:t>:</w:t>
            </w:r>
          </w:p>
          <w:p w14:paraId="78F20519"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model/vnd.mpeg.arf+zip</w:t>
            </w:r>
            <w:r w:rsidRPr="00175600">
              <w:rPr>
                <w:rFonts w:ascii="MesloLGL Nerd Font Mono" w:hAnsi="MesloLGL Nerd Font Mono" w:cs="MesloLGL Nerd Font Mono"/>
                <w:color w:val="B4B4B4"/>
                <w:sz w:val="18"/>
                <w:szCs w:val="18"/>
              </w:rPr>
              <w:t>:</w:t>
            </w:r>
          </w:p>
          <w:p w14:paraId="77BA8C3C"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schema</w:t>
            </w:r>
            <w:r w:rsidRPr="00175600">
              <w:rPr>
                <w:rFonts w:ascii="MesloLGL Nerd Font Mono" w:hAnsi="MesloLGL Nerd Font Mono" w:cs="MesloLGL Nerd Font Mono"/>
                <w:color w:val="B4B4B4"/>
                <w:sz w:val="18"/>
                <w:szCs w:val="18"/>
              </w:rPr>
              <w:t>:</w:t>
            </w:r>
          </w:p>
          <w:p w14:paraId="4AA2D94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string</w:t>
            </w:r>
          </w:p>
          <w:p w14:paraId="6475450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format</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binary</w:t>
            </w:r>
          </w:p>
          <w:p w14:paraId="01E673D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put</w:t>
            </w:r>
            <w:r w:rsidRPr="00175600">
              <w:rPr>
                <w:rFonts w:ascii="MesloLGL Nerd Font Mono" w:hAnsi="MesloLGL Nerd Font Mono" w:cs="MesloLGL Nerd Font Mono"/>
                <w:color w:val="B4B4B4"/>
                <w:sz w:val="18"/>
                <w:szCs w:val="18"/>
              </w:rPr>
              <w:t>:</w:t>
            </w:r>
          </w:p>
          <w:p w14:paraId="00F6C57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summary</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Update Avatar Representation</w:t>
            </w:r>
          </w:p>
          <w:p w14:paraId="16022F37"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operationId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updateAvatarRepresentation</w:t>
            </w:r>
          </w:p>
          <w:p w14:paraId="6CDA184E"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Replaces the Avatar Representation resource identified by `avatarRepresentationId`.</w:t>
            </w:r>
          </w:p>
          <w:p w14:paraId="05E3526B"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requestBody</w:t>
            </w:r>
            <w:r w:rsidRPr="00175600">
              <w:rPr>
                <w:rFonts w:ascii="MesloLGL Nerd Font Mono" w:hAnsi="MesloLGL Nerd Font Mono" w:cs="MesloLGL Nerd Font Mono"/>
                <w:color w:val="B4B4B4"/>
                <w:sz w:val="18"/>
                <w:szCs w:val="18"/>
              </w:rPr>
              <w:t>:</w:t>
            </w:r>
          </w:p>
          <w:p w14:paraId="7CDD95EE"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required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true</w:t>
            </w:r>
          </w:p>
          <w:p w14:paraId="5BCDBB1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content</w:t>
            </w:r>
            <w:r w:rsidRPr="00175600">
              <w:rPr>
                <w:rFonts w:ascii="MesloLGL Nerd Font Mono" w:hAnsi="MesloLGL Nerd Font Mono" w:cs="MesloLGL Nerd Font Mono"/>
                <w:color w:val="B4B4B4"/>
                <w:sz w:val="18"/>
                <w:szCs w:val="18"/>
              </w:rPr>
              <w:t>:</w:t>
            </w:r>
          </w:p>
          <w:p w14:paraId="7E8FC702"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application/json</w:t>
            </w:r>
            <w:r w:rsidRPr="00175600">
              <w:rPr>
                <w:rFonts w:ascii="MesloLGL Nerd Font Mono" w:hAnsi="MesloLGL Nerd Font Mono" w:cs="MesloLGL Nerd Font Mono"/>
                <w:color w:val="B4B4B4"/>
                <w:sz w:val="18"/>
                <w:szCs w:val="18"/>
              </w:rPr>
              <w:t>:</w:t>
            </w:r>
          </w:p>
          <w:p w14:paraId="6CD28D83"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schema</w:t>
            </w: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$ref</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CE9178"/>
                <w:sz w:val="18"/>
                <w:szCs w:val="18"/>
              </w:rPr>
              <w:t>#/components/schemas/AvatarRepresentation</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B4B4B4"/>
                <w:sz w:val="18"/>
                <w:szCs w:val="18"/>
              </w:rPr>
              <w:t xml:space="preserve"> }</w:t>
            </w:r>
          </w:p>
          <w:p w14:paraId="648BC91B"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responses</w:t>
            </w:r>
            <w:r w:rsidRPr="00175600">
              <w:rPr>
                <w:rFonts w:ascii="MesloLGL Nerd Font Mono" w:hAnsi="MesloLGL Nerd Font Mono" w:cs="MesloLGL Nerd Font Mono"/>
                <w:color w:val="B4B4B4"/>
                <w:sz w:val="18"/>
                <w:szCs w:val="18"/>
              </w:rPr>
              <w:t>:</w:t>
            </w:r>
          </w:p>
          <w:p w14:paraId="61AF0E03"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569CD6"/>
                <w:sz w:val="18"/>
                <w:szCs w:val="18"/>
              </w:rPr>
              <w:t>200</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B4B4B4"/>
                <w:sz w:val="18"/>
                <w:szCs w:val="18"/>
              </w:rPr>
              <w:t>:</w:t>
            </w:r>
          </w:p>
          <w:p w14:paraId="13B976F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Avatar Representation updated.</w:t>
            </w:r>
          </w:p>
          <w:p w14:paraId="4D14939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patch</w:t>
            </w:r>
            <w:r w:rsidRPr="00175600">
              <w:rPr>
                <w:rFonts w:ascii="MesloLGL Nerd Font Mono" w:hAnsi="MesloLGL Nerd Font Mono" w:cs="MesloLGL Nerd Font Mono"/>
                <w:color w:val="B4B4B4"/>
                <w:sz w:val="18"/>
                <w:szCs w:val="18"/>
              </w:rPr>
              <w:t>:</w:t>
            </w:r>
          </w:p>
          <w:p w14:paraId="296F608D"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summary</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Partially update Avatar Representation</w:t>
            </w:r>
          </w:p>
          <w:p w14:paraId="30D7C063"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operationId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patchAvatarRepresentation</w:t>
            </w:r>
          </w:p>
          <w:p w14:paraId="5FFC7486"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Updates selected fields of an Avatar Representation resource.</w:t>
            </w:r>
          </w:p>
          <w:p w14:paraId="730F1B5C"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requestBody</w:t>
            </w:r>
            <w:r w:rsidRPr="00175600">
              <w:rPr>
                <w:rFonts w:ascii="MesloLGL Nerd Font Mono" w:hAnsi="MesloLGL Nerd Font Mono" w:cs="MesloLGL Nerd Font Mono"/>
                <w:color w:val="B4B4B4"/>
                <w:sz w:val="18"/>
                <w:szCs w:val="18"/>
              </w:rPr>
              <w:t>:</w:t>
            </w:r>
          </w:p>
          <w:p w14:paraId="25997ABB"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required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true</w:t>
            </w:r>
          </w:p>
          <w:p w14:paraId="0C061767"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content</w:t>
            </w:r>
            <w:r w:rsidRPr="00175600">
              <w:rPr>
                <w:rFonts w:ascii="MesloLGL Nerd Font Mono" w:hAnsi="MesloLGL Nerd Font Mono" w:cs="MesloLGL Nerd Font Mono"/>
                <w:color w:val="B4B4B4"/>
                <w:sz w:val="18"/>
                <w:szCs w:val="18"/>
              </w:rPr>
              <w:t>:</w:t>
            </w:r>
          </w:p>
          <w:p w14:paraId="60BC781F"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application/json</w:t>
            </w:r>
            <w:r w:rsidRPr="00175600">
              <w:rPr>
                <w:rFonts w:ascii="MesloLGL Nerd Font Mono" w:hAnsi="MesloLGL Nerd Font Mono" w:cs="MesloLGL Nerd Font Mono"/>
                <w:color w:val="B4B4B4"/>
                <w:sz w:val="18"/>
                <w:szCs w:val="18"/>
              </w:rPr>
              <w:t>:</w:t>
            </w:r>
          </w:p>
          <w:p w14:paraId="395935D2"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schema</w:t>
            </w: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$ref</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CE9178"/>
                <w:sz w:val="18"/>
                <w:szCs w:val="18"/>
              </w:rPr>
              <w:t>#/components/schemas/AvatarRepresentation</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B4B4B4"/>
                <w:sz w:val="18"/>
                <w:szCs w:val="18"/>
              </w:rPr>
              <w:t xml:space="preserve"> }</w:t>
            </w:r>
          </w:p>
          <w:p w14:paraId="2E729D1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responses</w:t>
            </w:r>
            <w:r w:rsidRPr="00175600">
              <w:rPr>
                <w:rFonts w:ascii="MesloLGL Nerd Font Mono" w:hAnsi="MesloLGL Nerd Font Mono" w:cs="MesloLGL Nerd Font Mono"/>
                <w:color w:val="B4B4B4"/>
                <w:sz w:val="18"/>
                <w:szCs w:val="18"/>
              </w:rPr>
              <w:t>:</w:t>
            </w:r>
          </w:p>
          <w:p w14:paraId="7E017975"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569CD6"/>
                <w:sz w:val="18"/>
                <w:szCs w:val="18"/>
              </w:rPr>
              <w:t>200</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B4B4B4"/>
                <w:sz w:val="18"/>
                <w:szCs w:val="18"/>
              </w:rPr>
              <w:t>:</w:t>
            </w:r>
          </w:p>
          <w:p w14:paraId="199D723F"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Avatar Representation metadata updated.</w:t>
            </w:r>
          </w:p>
          <w:p w14:paraId="48348E36"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delete</w:t>
            </w:r>
            <w:r w:rsidRPr="00175600">
              <w:rPr>
                <w:rFonts w:ascii="MesloLGL Nerd Font Mono" w:hAnsi="MesloLGL Nerd Font Mono" w:cs="MesloLGL Nerd Font Mono"/>
                <w:color w:val="B4B4B4"/>
                <w:sz w:val="18"/>
                <w:szCs w:val="18"/>
              </w:rPr>
              <w:t>:</w:t>
            </w:r>
          </w:p>
          <w:p w14:paraId="234097B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summary</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Delete Avatar Representation</w:t>
            </w:r>
          </w:p>
          <w:p w14:paraId="0009291E"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operationId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deleteAvatarRepresentation</w:t>
            </w:r>
          </w:p>
          <w:p w14:paraId="7A7B0B02"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Deletes an Avatar Representation resource from the BAR.</w:t>
            </w:r>
          </w:p>
          <w:p w14:paraId="5D6244E3"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responses</w:t>
            </w:r>
            <w:r w:rsidRPr="00175600">
              <w:rPr>
                <w:rFonts w:ascii="MesloLGL Nerd Font Mono" w:hAnsi="MesloLGL Nerd Font Mono" w:cs="MesloLGL Nerd Font Mono"/>
                <w:color w:val="B4B4B4"/>
                <w:sz w:val="18"/>
                <w:szCs w:val="18"/>
              </w:rPr>
              <w:t>:</w:t>
            </w:r>
          </w:p>
          <w:p w14:paraId="1DF99501"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569CD6"/>
                <w:sz w:val="18"/>
                <w:szCs w:val="18"/>
              </w:rPr>
              <w:t>204</w:t>
            </w:r>
            <w:r w:rsidRPr="00175600">
              <w:rPr>
                <w:rFonts w:ascii="MesloLGL Nerd Font Mono" w:hAnsi="MesloLGL Nerd Font Mono" w:cs="MesloLGL Nerd Font Mono"/>
                <w:color w:val="E8C9BB"/>
                <w:sz w:val="18"/>
                <w:szCs w:val="18"/>
              </w:rPr>
              <w:t>"</w:t>
            </w:r>
            <w:r w:rsidRPr="00175600">
              <w:rPr>
                <w:rFonts w:ascii="MesloLGL Nerd Font Mono" w:hAnsi="MesloLGL Nerd Font Mono" w:cs="MesloLGL Nerd Font Mono"/>
                <w:color w:val="B4B4B4"/>
                <w:sz w:val="18"/>
                <w:szCs w:val="18"/>
              </w:rPr>
              <w:t>:</w:t>
            </w:r>
          </w:p>
          <w:p w14:paraId="0AD6075B"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Avatar Representation deleted.</w:t>
            </w:r>
          </w:p>
          <w:p w14:paraId="4FE4E62E"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p>
          <w:p w14:paraId="1B5F4E6D"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569CD6"/>
                <w:sz w:val="18"/>
                <w:szCs w:val="18"/>
              </w:rPr>
              <w:t>components</w:t>
            </w:r>
            <w:r w:rsidRPr="00175600">
              <w:rPr>
                <w:rFonts w:ascii="MesloLGL Nerd Font Mono" w:hAnsi="MesloLGL Nerd Font Mono" w:cs="MesloLGL Nerd Font Mono"/>
                <w:color w:val="B4B4B4"/>
                <w:sz w:val="18"/>
                <w:szCs w:val="18"/>
              </w:rPr>
              <w:t>:</w:t>
            </w:r>
          </w:p>
          <w:p w14:paraId="32506BA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lastRenderedPageBreak/>
              <w:t xml:space="preserve">  </w:t>
            </w:r>
            <w:r w:rsidRPr="00175600">
              <w:rPr>
                <w:rFonts w:ascii="MesloLGL Nerd Font Mono" w:hAnsi="MesloLGL Nerd Font Mono" w:cs="MesloLGL Nerd Font Mono"/>
                <w:color w:val="569CD6"/>
                <w:sz w:val="18"/>
                <w:szCs w:val="18"/>
              </w:rPr>
              <w:t>schemas</w:t>
            </w:r>
            <w:r w:rsidRPr="00175600">
              <w:rPr>
                <w:rFonts w:ascii="MesloLGL Nerd Font Mono" w:hAnsi="MesloLGL Nerd Font Mono" w:cs="MesloLGL Nerd Font Mono"/>
                <w:color w:val="B4B4B4"/>
                <w:sz w:val="18"/>
                <w:szCs w:val="18"/>
              </w:rPr>
              <w:t>:</w:t>
            </w:r>
          </w:p>
          <w:p w14:paraId="523F17D9"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AvatarRepresentation</w:t>
            </w:r>
            <w:r w:rsidRPr="00175600">
              <w:rPr>
                <w:rFonts w:ascii="MesloLGL Nerd Font Mono" w:hAnsi="MesloLGL Nerd Font Mono" w:cs="MesloLGL Nerd Font Mono"/>
                <w:color w:val="B4B4B4"/>
                <w:sz w:val="18"/>
                <w:szCs w:val="18"/>
              </w:rPr>
              <w:t>:</w:t>
            </w:r>
          </w:p>
          <w:p w14:paraId="5982B76C"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object</w:t>
            </w:r>
          </w:p>
          <w:p w14:paraId="06C3910A"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D8A0DF"/>
                <w:sz w:val="18"/>
                <w:szCs w:val="18"/>
              </w:rPr>
              <w:t>|</w:t>
            </w:r>
          </w:p>
          <w:p w14:paraId="179FE834"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Avatar Representation resource (see Table B.1-11 of TS 26.264 V19.0.0).</w:t>
            </w:r>
          </w:p>
          <w:p w14:paraId="6C9BD5E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Defines a subset of a Base Avatar and its assets/LoDs selected for use in a session.</w:t>
            </w:r>
          </w:p>
          <w:p w14:paraId="3168DB0D"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properties</w:t>
            </w:r>
            <w:r w:rsidRPr="00175600">
              <w:rPr>
                <w:rFonts w:ascii="MesloLGL Nerd Font Mono" w:hAnsi="MesloLGL Nerd Font Mono" w:cs="MesloLGL Nerd Font Mono"/>
                <w:color w:val="B4B4B4"/>
                <w:sz w:val="18"/>
                <w:szCs w:val="18"/>
              </w:rPr>
              <w:t>:</w:t>
            </w:r>
          </w:p>
          <w:p w14:paraId="1EA8522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avatarRepresentationId</w:t>
            </w:r>
            <w:r w:rsidRPr="00175600">
              <w:rPr>
                <w:rFonts w:ascii="MesloLGL Nerd Font Mono" w:hAnsi="MesloLGL Nerd Font Mono" w:cs="MesloLGL Nerd Font Mono"/>
                <w:color w:val="B4B4B4"/>
                <w:sz w:val="18"/>
                <w:szCs w:val="18"/>
              </w:rPr>
              <w:t>:</w:t>
            </w:r>
          </w:p>
          <w:p w14:paraId="3A63454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string</w:t>
            </w:r>
          </w:p>
          <w:p w14:paraId="0D65A2B7"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Unique identifier assigned by the BAR on creation.</w:t>
            </w:r>
          </w:p>
          <w:p w14:paraId="0F200BDE"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ownerId</w:t>
            </w:r>
            <w:r w:rsidRPr="00175600">
              <w:rPr>
                <w:rFonts w:ascii="MesloLGL Nerd Font Mono" w:hAnsi="MesloLGL Nerd Font Mono" w:cs="MesloLGL Nerd Font Mono"/>
                <w:color w:val="B4B4B4"/>
                <w:sz w:val="18"/>
                <w:szCs w:val="18"/>
              </w:rPr>
              <w:t>:</w:t>
            </w:r>
          </w:p>
          <w:p w14:paraId="5B73FEC4"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string</w:t>
            </w:r>
          </w:p>
          <w:p w14:paraId="0C018B1C"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Identifier of the subscriber (avatar owner).</w:t>
            </w:r>
          </w:p>
          <w:p w14:paraId="324265D9"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assetIds</w:t>
            </w:r>
            <w:r w:rsidRPr="00175600">
              <w:rPr>
                <w:rFonts w:ascii="MesloLGL Nerd Font Mono" w:hAnsi="MesloLGL Nerd Font Mono" w:cs="MesloLGL Nerd Font Mono"/>
                <w:color w:val="B4B4B4"/>
                <w:sz w:val="18"/>
                <w:szCs w:val="18"/>
              </w:rPr>
              <w:t>:</w:t>
            </w:r>
          </w:p>
          <w:p w14:paraId="384A03E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array</w:t>
            </w:r>
          </w:p>
          <w:p w14:paraId="0A84BF77"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IDs of the assets selected for this representation.</w:t>
            </w:r>
          </w:p>
          <w:p w14:paraId="21B1E617"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items</w:t>
            </w:r>
            <w:r w:rsidRPr="00175600">
              <w:rPr>
                <w:rFonts w:ascii="MesloLGL Nerd Font Mono" w:hAnsi="MesloLGL Nerd Font Mono" w:cs="MesloLGL Nerd Font Mono"/>
                <w:color w:val="B4B4B4"/>
                <w:sz w:val="18"/>
                <w:szCs w:val="18"/>
              </w:rPr>
              <w:t>:</w:t>
            </w:r>
          </w:p>
          <w:p w14:paraId="40D4BA2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string</w:t>
            </w:r>
          </w:p>
          <w:p w14:paraId="3BF5393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assetLoDs</w:t>
            </w:r>
            <w:r w:rsidRPr="00175600">
              <w:rPr>
                <w:rFonts w:ascii="MesloLGL Nerd Font Mono" w:hAnsi="MesloLGL Nerd Font Mono" w:cs="MesloLGL Nerd Font Mono"/>
                <w:color w:val="B4B4B4"/>
                <w:sz w:val="18"/>
                <w:szCs w:val="18"/>
              </w:rPr>
              <w:t>:</w:t>
            </w:r>
          </w:p>
          <w:p w14:paraId="499FBEED"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array</w:t>
            </w:r>
          </w:p>
          <w:p w14:paraId="106C77CC"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Allowed Levels of Detail for each selected asset.</w:t>
            </w:r>
          </w:p>
          <w:p w14:paraId="2C3C7D97"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items</w:t>
            </w:r>
            <w:r w:rsidRPr="00175600">
              <w:rPr>
                <w:rFonts w:ascii="MesloLGL Nerd Font Mono" w:hAnsi="MesloLGL Nerd Font Mono" w:cs="MesloLGL Nerd Font Mono"/>
                <w:color w:val="B4B4B4"/>
                <w:sz w:val="18"/>
                <w:szCs w:val="18"/>
              </w:rPr>
              <w:t>:</w:t>
            </w:r>
          </w:p>
          <w:p w14:paraId="27AAD157"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object</w:t>
            </w:r>
          </w:p>
          <w:p w14:paraId="5F2DB505"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properties</w:t>
            </w:r>
            <w:r w:rsidRPr="00175600">
              <w:rPr>
                <w:rFonts w:ascii="MesloLGL Nerd Font Mono" w:hAnsi="MesloLGL Nerd Font Mono" w:cs="MesloLGL Nerd Font Mono"/>
                <w:color w:val="B4B4B4"/>
                <w:sz w:val="18"/>
                <w:szCs w:val="18"/>
              </w:rPr>
              <w:t>:</w:t>
            </w:r>
          </w:p>
          <w:p w14:paraId="7786666B"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assetId</w:t>
            </w: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string</w:t>
            </w:r>
            <w:r w:rsidRPr="00175600">
              <w:rPr>
                <w:rFonts w:ascii="MesloLGL Nerd Font Mono" w:hAnsi="MesloLGL Nerd Font Mono" w:cs="MesloLGL Nerd Font Mono"/>
                <w:color w:val="B4B4B4"/>
                <w:sz w:val="18"/>
                <w:szCs w:val="18"/>
              </w:rPr>
              <w:t xml:space="preserve"> }</w:t>
            </w:r>
          </w:p>
          <w:p w14:paraId="7A13FC65"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level</w:t>
            </w:r>
            <w:r w:rsidRPr="00175600">
              <w:rPr>
                <w:rFonts w:ascii="MesloLGL Nerd Font Mono" w:hAnsi="MesloLGL Nerd Font Mono" w:cs="MesloLGL Nerd Font Mono"/>
                <w:color w:val="B4B4B4"/>
                <w:sz w:val="18"/>
                <w:szCs w:val="18"/>
              </w:rPr>
              <w:t xml:space="preserve">: {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string</w:t>
            </w:r>
            <w:r w:rsidRPr="00175600">
              <w:rPr>
                <w:rFonts w:ascii="MesloLGL Nerd Font Mono" w:hAnsi="MesloLGL Nerd Font Mono" w:cs="MesloLGL Nerd Font Mono"/>
                <w:color w:val="B4B4B4"/>
                <w:sz w:val="18"/>
                <w:szCs w:val="18"/>
              </w:rPr>
              <w:t xml:space="preserve"> }</w:t>
            </w:r>
          </w:p>
          <w:p w14:paraId="6BC6B3B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publishTime</w:t>
            </w:r>
            <w:r w:rsidRPr="00175600">
              <w:rPr>
                <w:rFonts w:ascii="MesloLGL Nerd Font Mono" w:hAnsi="MesloLGL Nerd Font Mono" w:cs="MesloLGL Nerd Font Mono"/>
                <w:color w:val="B4B4B4"/>
                <w:sz w:val="18"/>
                <w:szCs w:val="18"/>
              </w:rPr>
              <w:t>:</w:t>
            </w:r>
          </w:p>
          <w:p w14:paraId="40E850A9"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type</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number</w:t>
            </w:r>
          </w:p>
          <w:p w14:paraId="2B6B48A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format</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int64</w:t>
            </w:r>
          </w:p>
          <w:p w14:paraId="4DCDE4D0"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description</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D8A0DF"/>
                <w:sz w:val="18"/>
                <w:szCs w:val="18"/>
              </w:rPr>
              <w:t>|</w:t>
            </w:r>
          </w:p>
          <w:p w14:paraId="6ECFCC5D"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Wall-clock time (ms since epoch) of the issue or latest update of the Avatar Representation.</w:t>
            </w:r>
          </w:p>
          <w:p w14:paraId="34DFEC98" w14:textId="77777777" w:rsidR="00175600" w:rsidRPr="00175600" w:rsidRDefault="00175600" w:rsidP="00D26B96">
            <w:pPr>
              <w:spacing w:line="270" w:lineRule="atLeast"/>
              <w:rPr>
                <w:rFonts w:ascii="MesloLGL Nerd Font Mono" w:hAnsi="MesloLGL Nerd Font Mono" w:cs="MesloLGL Nerd Font Mono"/>
                <w:color w:val="DADADA"/>
                <w:sz w:val="18"/>
                <w:szCs w:val="18"/>
              </w:rPr>
            </w:pP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569CD6"/>
                <w:sz w:val="18"/>
                <w:szCs w:val="18"/>
              </w:rPr>
              <w:t>required</w:t>
            </w:r>
            <w:r w:rsidRPr="00175600">
              <w:rPr>
                <w:rFonts w:ascii="MesloLGL Nerd Font Mono" w:hAnsi="MesloLGL Nerd Font Mono" w:cs="MesloLGL Nerd Font Mono"/>
                <w:color w:val="B4B4B4"/>
                <w:sz w:val="18"/>
                <w:szCs w:val="18"/>
              </w:rPr>
              <w:t>: [</w:t>
            </w:r>
            <w:r w:rsidRPr="00175600">
              <w:rPr>
                <w:rFonts w:ascii="MesloLGL Nerd Font Mono" w:hAnsi="MesloLGL Nerd Font Mono" w:cs="MesloLGL Nerd Font Mono"/>
                <w:color w:val="CE9178"/>
                <w:sz w:val="18"/>
                <w:szCs w:val="18"/>
              </w:rPr>
              <w:t>avatarRepresentationId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ownerId</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assetIds</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assetLoDs</w:t>
            </w:r>
            <w:r w:rsidRPr="00175600">
              <w:rPr>
                <w:rFonts w:ascii="MesloLGL Nerd Font Mono" w:hAnsi="MesloLGL Nerd Font Mono" w:cs="MesloLGL Nerd Font Mono"/>
                <w:color w:val="B4B4B4"/>
                <w:sz w:val="18"/>
                <w:szCs w:val="18"/>
              </w:rPr>
              <w:t xml:space="preserve">, </w:t>
            </w:r>
            <w:r w:rsidRPr="00175600">
              <w:rPr>
                <w:rFonts w:ascii="MesloLGL Nerd Font Mono" w:hAnsi="MesloLGL Nerd Font Mono" w:cs="MesloLGL Nerd Font Mono"/>
                <w:color w:val="CE9178"/>
                <w:sz w:val="18"/>
                <w:szCs w:val="18"/>
              </w:rPr>
              <w:t>publishTime</w:t>
            </w:r>
            <w:r w:rsidRPr="00175600">
              <w:rPr>
                <w:rFonts w:ascii="MesloLGL Nerd Font Mono" w:hAnsi="MesloLGL Nerd Font Mono" w:cs="MesloLGL Nerd Font Mono"/>
                <w:color w:val="B4B4B4"/>
                <w:sz w:val="18"/>
                <w:szCs w:val="18"/>
              </w:rPr>
              <w:t>]</w:t>
            </w:r>
          </w:p>
          <w:p w14:paraId="098FBC51" w14:textId="77777777" w:rsidR="00BB301F" w:rsidRPr="00175600" w:rsidRDefault="00BB301F">
            <w:pPr>
              <w:rPr>
                <w:noProof/>
              </w:rPr>
            </w:pPr>
          </w:p>
        </w:tc>
      </w:tr>
    </w:tbl>
    <w:p w14:paraId="3BAEFAA4" w14:textId="77777777" w:rsidR="002F6539" w:rsidRDefault="002F6539">
      <w:pPr>
        <w:rPr>
          <w:noProof/>
        </w:rPr>
      </w:pPr>
    </w:p>
    <w:p w14:paraId="561E2812" w14:textId="35F92DAE" w:rsidR="0047272F" w:rsidRDefault="0047272F" w:rsidP="0047272F">
      <w:pPr>
        <w:pStyle w:val="Heading2"/>
        <w:rPr>
          <w:noProof/>
        </w:rPr>
      </w:pPr>
      <w:r>
        <w:rPr>
          <w:noProof/>
        </w:rPr>
        <w:t>1.</w:t>
      </w:r>
      <w:r w:rsidR="001F514E">
        <w:rPr>
          <w:noProof/>
        </w:rPr>
        <w:t>6</w:t>
      </w:r>
      <w:r>
        <w:rPr>
          <w:noProof/>
        </w:rPr>
        <w:tab/>
        <w:t>TS26264_Mbar_Management_Sessions.yaml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7272F" w14:paraId="75CB220F" w14:textId="77777777" w:rsidTr="00E33C51">
        <w:tc>
          <w:tcPr>
            <w:tcW w:w="9639" w:type="dxa"/>
          </w:tcPr>
          <w:p w14:paraId="58B4F63C"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openapi</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3.1.0</w:t>
            </w:r>
          </w:p>
          <w:p w14:paraId="3157496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info</w:t>
            </w:r>
            <w:r>
              <w:rPr>
                <w:rFonts w:ascii="MesloLGL Nerd Font Mono" w:hAnsi="MesloLGL Nerd Font Mono" w:cs="MesloLGL Nerd Font Mono"/>
                <w:color w:val="B4B4B4"/>
                <w:sz w:val="18"/>
                <w:szCs w:val="18"/>
              </w:rPr>
              <w:t>:</w:t>
            </w:r>
          </w:p>
          <w:p w14:paraId="7CA85DBE"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title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3GPP Mbar_Management – Sessions API</w:t>
            </w:r>
          </w:p>
          <w:p w14:paraId="622133FD"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version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1.0.0</w:t>
            </w:r>
          </w:p>
          <w:p w14:paraId="2ED45564"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22DCA70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RESTful Sessions API of the Base Avatar Repository (BAR),</w:t>
            </w:r>
          </w:p>
          <w:p w14:paraId="0601BA1A"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defined in 3GPP TS 26.264 V19.0.0 Annex B.1.9 (Mbar_Management service).</w:t>
            </w:r>
          </w:p>
          <w:p w14:paraId="0B4D2E2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Used by the DC AS or MF to create, retrieve, update, and delete</w:t>
            </w:r>
          </w:p>
          <w:p w14:paraId="2AF00BD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Session resources that bind Base Avatars and Avatar Representations</w:t>
            </w:r>
          </w:p>
          <w:p w14:paraId="5603457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to specific avatar call sessions.  Each Session resource</w:t>
            </w:r>
          </w:p>
          <w:p w14:paraId="568CEAED"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also manages a short-lived access token for BAR dereferencing.</w:t>
            </w:r>
          </w:p>
          <w:p w14:paraId="771D7A3C" w14:textId="77777777" w:rsidR="00B870BE" w:rsidRDefault="00B870BE" w:rsidP="00D26B96">
            <w:pPr>
              <w:spacing w:line="270" w:lineRule="atLeast"/>
              <w:rPr>
                <w:rFonts w:ascii="MesloLGL Nerd Font Mono" w:hAnsi="MesloLGL Nerd Font Mono" w:cs="MesloLGL Nerd Font Mono"/>
                <w:color w:val="DADADA"/>
                <w:sz w:val="18"/>
                <w:szCs w:val="18"/>
              </w:rPr>
            </w:pPr>
          </w:p>
          <w:p w14:paraId="40E73E77"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servers</w:t>
            </w:r>
            <w:r>
              <w:rPr>
                <w:rFonts w:ascii="MesloLGL Nerd Font Mono" w:hAnsi="MesloLGL Nerd Font Mono" w:cs="MesloLGL Nerd Font Mono"/>
                <w:color w:val="B4B4B4"/>
                <w:sz w:val="18"/>
                <w:szCs w:val="18"/>
              </w:rPr>
              <w:t>:</w:t>
            </w:r>
          </w:p>
          <w:p w14:paraId="02544003"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url</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{apiRoot}/3gpp-mbar-management/v1</w:t>
            </w:r>
            <w:r>
              <w:rPr>
                <w:rFonts w:ascii="MesloLGL Nerd Font Mono" w:hAnsi="MesloLGL Nerd Font Mono" w:cs="MesloLGL Nerd Font Mono"/>
                <w:color w:val="E8C9BB"/>
                <w:sz w:val="18"/>
                <w:szCs w:val="18"/>
              </w:rPr>
              <w:t>'</w:t>
            </w:r>
          </w:p>
          <w:p w14:paraId="75287254"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variables</w:t>
            </w:r>
            <w:r>
              <w:rPr>
                <w:rFonts w:ascii="MesloLGL Nerd Font Mono" w:hAnsi="MesloLGL Nerd Font Mono" w:cs="MesloLGL Nerd Font Mono"/>
                <w:color w:val="B4B4B4"/>
                <w:sz w:val="18"/>
                <w:szCs w:val="18"/>
              </w:rPr>
              <w:t>:</w:t>
            </w:r>
          </w:p>
          <w:p w14:paraId="2BB6E60C"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apiRoot</w:t>
            </w:r>
            <w:r>
              <w:rPr>
                <w:rFonts w:ascii="MesloLGL Nerd Font Mono" w:hAnsi="MesloLGL Nerd Font Mono" w:cs="MesloLGL Nerd Font Mono"/>
                <w:color w:val="B4B4B4"/>
                <w:sz w:val="18"/>
                <w:szCs w:val="18"/>
              </w:rPr>
              <w:t>:</w:t>
            </w:r>
          </w:p>
          <w:p w14:paraId="22A42990"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lastRenderedPageBreak/>
              <w:t xml:space="preserve">        </w:t>
            </w:r>
            <w:r>
              <w:rPr>
                <w:rFonts w:ascii="MesloLGL Nerd Font Mono" w:hAnsi="MesloLGL Nerd Font Mono" w:cs="MesloLGL Nerd Font Mono"/>
                <w:color w:val="569CD6"/>
                <w:sz w:val="18"/>
                <w:szCs w:val="18"/>
              </w:rPr>
              <w:t>default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bar.example.com</w:t>
            </w:r>
          </w:p>
          <w:p w14:paraId="0EDB2C91" w14:textId="77777777" w:rsidR="00B870BE" w:rsidRDefault="00B870BE" w:rsidP="00D26B96">
            <w:pPr>
              <w:spacing w:line="270" w:lineRule="atLeast"/>
              <w:rPr>
                <w:rFonts w:ascii="MesloLGL Nerd Font Mono" w:hAnsi="MesloLGL Nerd Font Mono" w:cs="MesloLGL Nerd Font Mono"/>
                <w:color w:val="DADADA"/>
                <w:sz w:val="18"/>
                <w:szCs w:val="18"/>
              </w:rPr>
            </w:pPr>
          </w:p>
          <w:p w14:paraId="0949737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paths</w:t>
            </w:r>
            <w:r>
              <w:rPr>
                <w:rFonts w:ascii="MesloLGL Nerd Font Mono" w:hAnsi="MesloLGL Nerd Font Mono" w:cs="MesloLGL Nerd Font Mono"/>
                <w:color w:val="B4B4B4"/>
                <w:sz w:val="18"/>
                <w:szCs w:val="18"/>
              </w:rPr>
              <w:t>:</w:t>
            </w:r>
          </w:p>
          <w:p w14:paraId="61DE9BCD"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/sessions</w:t>
            </w:r>
            <w:r>
              <w:rPr>
                <w:rFonts w:ascii="MesloLGL Nerd Font Mono" w:hAnsi="MesloLGL Nerd Font Mono" w:cs="MesloLGL Nerd Font Mono"/>
                <w:color w:val="B4B4B4"/>
                <w:sz w:val="18"/>
                <w:szCs w:val="18"/>
              </w:rPr>
              <w:t>:</w:t>
            </w:r>
          </w:p>
          <w:p w14:paraId="340BFAF0"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post</w:t>
            </w:r>
            <w:r>
              <w:rPr>
                <w:rFonts w:ascii="MesloLGL Nerd Font Mono" w:hAnsi="MesloLGL Nerd Font Mono" w:cs="MesloLGL Nerd Font Mono"/>
                <w:color w:val="B4B4B4"/>
                <w:sz w:val="18"/>
                <w:szCs w:val="18"/>
              </w:rPr>
              <w:t>:</w:t>
            </w:r>
          </w:p>
          <w:p w14:paraId="4AA69F8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Create Session</w:t>
            </w:r>
          </w:p>
          <w:p w14:paraId="7541FB4A"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createSession</w:t>
            </w:r>
          </w:p>
          <w:p w14:paraId="7F52478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Creates a new Session resource in the BAR.</w:t>
            </w:r>
          </w:p>
          <w:p w14:paraId="128E293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requestBody</w:t>
            </w:r>
            <w:r>
              <w:rPr>
                <w:rFonts w:ascii="MesloLGL Nerd Font Mono" w:hAnsi="MesloLGL Nerd Font Mono" w:cs="MesloLGL Nerd Font Mono"/>
                <w:color w:val="B4B4B4"/>
                <w:sz w:val="18"/>
                <w:szCs w:val="18"/>
              </w:rPr>
              <w:t>:</w:t>
            </w:r>
          </w:p>
          <w:p w14:paraId="72CFAE24"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24589DC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76A8C68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43D646CC"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w:t>
            </w:r>
          </w:p>
          <w:p w14:paraId="0E66DAB3"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#/components/schemas/Session</w:t>
            </w:r>
            <w:r>
              <w:rPr>
                <w:rFonts w:ascii="MesloLGL Nerd Font Mono" w:hAnsi="MesloLGL Nerd Font Mono" w:cs="MesloLGL Nerd Font Mono"/>
                <w:color w:val="E8C9BB"/>
                <w:sz w:val="18"/>
                <w:szCs w:val="18"/>
              </w:rPr>
              <w:t>"</w:t>
            </w:r>
          </w:p>
          <w:p w14:paraId="1AE0CFA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3D8B3693"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201</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20B97760"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Session created.</w:t>
            </w:r>
          </w:p>
          <w:p w14:paraId="06256CC7"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64CACC0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53024285"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#/components/schemas/Session</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 xml:space="preserve"> }</w:t>
            </w:r>
          </w:p>
          <w:p w14:paraId="18BECC93"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headers</w:t>
            </w:r>
            <w:r>
              <w:rPr>
                <w:rFonts w:ascii="MesloLGL Nerd Font Mono" w:hAnsi="MesloLGL Nerd Font Mono" w:cs="MesloLGL Nerd Font Mono"/>
                <w:color w:val="B4B4B4"/>
                <w:sz w:val="18"/>
                <w:szCs w:val="18"/>
              </w:rPr>
              <w:t>:</w:t>
            </w:r>
          </w:p>
          <w:p w14:paraId="6ABAD83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Location</w:t>
            </w:r>
            <w:r>
              <w:rPr>
                <w:rFonts w:ascii="MesloLGL Nerd Font Mono" w:hAnsi="MesloLGL Nerd Font Mono" w:cs="MesloLGL Nerd Font Mono"/>
                <w:color w:val="B4B4B4"/>
                <w:sz w:val="18"/>
                <w:szCs w:val="18"/>
              </w:rPr>
              <w:t>:</w:t>
            </w:r>
          </w:p>
          <w:p w14:paraId="1D06051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URI of the created Session resource.</w:t>
            </w:r>
          </w:p>
          <w:p w14:paraId="0AFDD29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r>
              <w:rPr>
                <w:rFonts w:ascii="MesloLGL Nerd Font Mono" w:hAnsi="MesloLGL Nerd Font Mono" w:cs="MesloLGL Nerd Font Mono"/>
                <w:color w:val="B4B4B4"/>
                <w:sz w:val="18"/>
                <w:szCs w:val="18"/>
              </w:rPr>
              <w:t xml:space="preserve"> }</w:t>
            </w:r>
          </w:p>
          <w:p w14:paraId="4683D9A5" w14:textId="77777777" w:rsidR="00B870BE" w:rsidRDefault="00B870BE" w:rsidP="00D26B96">
            <w:pPr>
              <w:spacing w:line="270" w:lineRule="atLeast"/>
              <w:rPr>
                <w:rFonts w:ascii="MesloLGL Nerd Font Mono" w:hAnsi="MesloLGL Nerd Font Mono" w:cs="MesloLGL Nerd Font Mono"/>
                <w:color w:val="DADADA"/>
                <w:sz w:val="18"/>
                <w:szCs w:val="18"/>
              </w:rPr>
            </w:pPr>
          </w:p>
          <w:p w14:paraId="4B41680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/sessions/{sessionId}</w:t>
            </w:r>
            <w:r>
              <w:rPr>
                <w:rFonts w:ascii="MesloLGL Nerd Font Mono" w:hAnsi="MesloLGL Nerd Font Mono" w:cs="MesloLGL Nerd Font Mono"/>
                <w:color w:val="B4B4B4"/>
                <w:sz w:val="18"/>
                <w:szCs w:val="18"/>
              </w:rPr>
              <w:t>:</w:t>
            </w:r>
          </w:p>
          <w:p w14:paraId="2740D3A0"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parameters</w:t>
            </w:r>
            <w:r>
              <w:rPr>
                <w:rFonts w:ascii="MesloLGL Nerd Font Mono" w:hAnsi="MesloLGL Nerd Font Mono" w:cs="MesloLGL Nerd Font Mono"/>
                <w:color w:val="B4B4B4"/>
                <w:sz w:val="18"/>
                <w:szCs w:val="18"/>
              </w:rPr>
              <w:t>:</w:t>
            </w:r>
          </w:p>
          <w:p w14:paraId="7D0356F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name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sessionId</w:t>
            </w:r>
          </w:p>
          <w:p w14:paraId="042D657C"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path</w:t>
            </w:r>
          </w:p>
          <w:p w14:paraId="5C9AE84A"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3DCE391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r>
              <w:rPr>
                <w:rFonts w:ascii="MesloLGL Nerd Font Mono" w:hAnsi="MesloLGL Nerd Font Mono" w:cs="MesloLGL Nerd Font Mono"/>
                <w:color w:val="B4B4B4"/>
                <w:sz w:val="18"/>
                <w:szCs w:val="18"/>
              </w:rPr>
              <w:t xml:space="preserve"> }</w:t>
            </w:r>
          </w:p>
          <w:p w14:paraId="2B71423C"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Unique identifier of the Session resource.</w:t>
            </w:r>
          </w:p>
          <w:p w14:paraId="3306BC95"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get</w:t>
            </w:r>
            <w:r>
              <w:rPr>
                <w:rFonts w:ascii="MesloLGL Nerd Font Mono" w:hAnsi="MesloLGL Nerd Font Mono" w:cs="MesloLGL Nerd Font Mono"/>
                <w:color w:val="B4B4B4"/>
                <w:sz w:val="18"/>
                <w:szCs w:val="18"/>
              </w:rPr>
              <w:t>:</w:t>
            </w:r>
          </w:p>
          <w:p w14:paraId="247D703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Retrieve Session</w:t>
            </w:r>
          </w:p>
          <w:p w14:paraId="7B474193"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getSession</w:t>
            </w:r>
          </w:p>
          <w:p w14:paraId="77ABA2CE"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Retrieves a previously created Session resource.</w:t>
            </w:r>
          </w:p>
          <w:p w14:paraId="0E91A32A"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042D2C2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200</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54034F8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Session retrieved.</w:t>
            </w:r>
          </w:p>
          <w:p w14:paraId="1E0E977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30D60E5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1EF021F4"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#/components/schemas/Session</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 xml:space="preserve"> }</w:t>
            </w:r>
          </w:p>
          <w:p w14:paraId="7D53500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put</w:t>
            </w:r>
            <w:r>
              <w:rPr>
                <w:rFonts w:ascii="MesloLGL Nerd Font Mono" w:hAnsi="MesloLGL Nerd Font Mono" w:cs="MesloLGL Nerd Font Mono"/>
                <w:color w:val="B4B4B4"/>
                <w:sz w:val="18"/>
                <w:szCs w:val="18"/>
              </w:rPr>
              <w:t>:</w:t>
            </w:r>
          </w:p>
          <w:p w14:paraId="0031F3D7"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Update Session</w:t>
            </w:r>
          </w:p>
          <w:p w14:paraId="176423C0"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updateSession</w:t>
            </w:r>
          </w:p>
          <w:p w14:paraId="77BC296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Updates Session parameters (e.g., call times).</w:t>
            </w:r>
          </w:p>
          <w:p w14:paraId="088D6CE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requestBody</w:t>
            </w:r>
            <w:r>
              <w:rPr>
                <w:rFonts w:ascii="MesloLGL Nerd Font Mono" w:hAnsi="MesloLGL Nerd Font Mono" w:cs="MesloLGL Nerd Font Mono"/>
                <w:color w:val="B4B4B4"/>
                <w:sz w:val="18"/>
                <w:szCs w:val="18"/>
              </w:rPr>
              <w:t>:</w:t>
            </w:r>
          </w:p>
          <w:p w14:paraId="3496C79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177382C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456D22D3"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06DDCF4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#/components/schemas/Session</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 xml:space="preserve"> }</w:t>
            </w:r>
          </w:p>
          <w:p w14:paraId="06656303"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7A940E80"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lastRenderedPageBreak/>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200</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Session updated.</w:t>
            </w:r>
            <w:r>
              <w:rPr>
                <w:rFonts w:ascii="MesloLGL Nerd Font Mono" w:hAnsi="MesloLGL Nerd Font Mono" w:cs="MesloLGL Nerd Font Mono"/>
                <w:color w:val="B4B4B4"/>
                <w:sz w:val="18"/>
                <w:szCs w:val="18"/>
              </w:rPr>
              <w:t xml:space="preserve"> }</w:t>
            </w:r>
          </w:p>
          <w:p w14:paraId="1CFD4F5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delete</w:t>
            </w:r>
            <w:r>
              <w:rPr>
                <w:rFonts w:ascii="MesloLGL Nerd Font Mono" w:hAnsi="MesloLGL Nerd Font Mono" w:cs="MesloLGL Nerd Font Mono"/>
                <w:color w:val="B4B4B4"/>
                <w:sz w:val="18"/>
                <w:szCs w:val="18"/>
              </w:rPr>
              <w:t>:</w:t>
            </w:r>
          </w:p>
          <w:p w14:paraId="3CD9ACC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Delete Session</w:t>
            </w:r>
          </w:p>
          <w:p w14:paraId="05C5FE8D"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deleteSession</w:t>
            </w:r>
          </w:p>
          <w:p w14:paraId="17C319CD"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Removes the Session and revokes its associated access token.</w:t>
            </w:r>
          </w:p>
          <w:p w14:paraId="32C1984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47FAB3B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204</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Session deleted and token revoked.</w:t>
            </w:r>
            <w:r>
              <w:rPr>
                <w:rFonts w:ascii="MesloLGL Nerd Font Mono" w:hAnsi="MesloLGL Nerd Font Mono" w:cs="MesloLGL Nerd Font Mono"/>
                <w:color w:val="B4B4B4"/>
                <w:sz w:val="18"/>
                <w:szCs w:val="18"/>
              </w:rPr>
              <w:t xml:space="preserve"> }</w:t>
            </w:r>
          </w:p>
          <w:p w14:paraId="77CDD6A9" w14:textId="77777777" w:rsidR="00B870BE" w:rsidRDefault="00B870BE" w:rsidP="00D26B96">
            <w:pPr>
              <w:spacing w:line="270" w:lineRule="atLeast"/>
              <w:rPr>
                <w:rFonts w:ascii="MesloLGL Nerd Font Mono" w:hAnsi="MesloLGL Nerd Font Mono" w:cs="MesloLGL Nerd Font Mono"/>
                <w:color w:val="DADADA"/>
                <w:sz w:val="18"/>
                <w:szCs w:val="18"/>
              </w:rPr>
            </w:pPr>
          </w:p>
          <w:p w14:paraId="2EB1076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/sessions/{sessionId}/token</w:t>
            </w:r>
            <w:r>
              <w:rPr>
                <w:rFonts w:ascii="MesloLGL Nerd Font Mono" w:hAnsi="MesloLGL Nerd Font Mono" w:cs="MesloLGL Nerd Font Mono"/>
                <w:color w:val="B4B4B4"/>
                <w:sz w:val="18"/>
                <w:szCs w:val="18"/>
              </w:rPr>
              <w:t>:</w:t>
            </w:r>
          </w:p>
          <w:p w14:paraId="5875FDEA"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parameters</w:t>
            </w:r>
            <w:r>
              <w:rPr>
                <w:rFonts w:ascii="MesloLGL Nerd Font Mono" w:hAnsi="MesloLGL Nerd Font Mono" w:cs="MesloLGL Nerd Font Mono"/>
                <w:color w:val="B4B4B4"/>
                <w:sz w:val="18"/>
                <w:szCs w:val="18"/>
              </w:rPr>
              <w:t>:</w:t>
            </w:r>
          </w:p>
          <w:p w14:paraId="419AF1BE"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name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sessionId</w:t>
            </w:r>
          </w:p>
          <w:p w14:paraId="7038E9E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path</w:t>
            </w:r>
          </w:p>
          <w:p w14:paraId="527221A0"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true</w:t>
            </w:r>
          </w:p>
          <w:p w14:paraId="7F80E7BD"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r>
              <w:rPr>
                <w:rFonts w:ascii="MesloLGL Nerd Font Mono" w:hAnsi="MesloLGL Nerd Font Mono" w:cs="MesloLGL Nerd Font Mono"/>
                <w:color w:val="B4B4B4"/>
                <w:sz w:val="18"/>
                <w:szCs w:val="18"/>
              </w:rPr>
              <w:t xml:space="preserve"> }</w:t>
            </w:r>
          </w:p>
          <w:p w14:paraId="0F473E17"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get</w:t>
            </w:r>
            <w:r>
              <w:rPr>
                <w:rFonts w:ascii="MesloLGL Nerd Font Mono" w:hAnsi="MesloLGL Nerd Font Mono" w:cs="MesloLGL Nerd Font Mono"/>
                <w:color w:val="B4B4B4"/>
                <w:sz w:val="18"/>
                <w:szCs w:val="18"/>
              </w:rPr>
              <w:t>:</w:t>
            </w:r>
          </w:p>
          <w:p w14:paraId="3B25B89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Get Session Token</w:t>
            </w:r>
          </w:p>
          <w:p w14:paraId="3126861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getSessionToken</w:t>
            </w:r>
          </w:p>
          <w:p w14:paraId="2DF20987"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Returns current token metadata for the Session.</w:t>
            </w:r>
          </w:p>
          <w:p w14:paraId="3964413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56274F5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200</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3D1AE34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Token metadata retrieved.</w:t>
            </w:r>
          </w:p>
          <w:p w14:paraId="4B8E7A4E"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33F6D5C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1F752704"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#/components/schemas/SessionAccess</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 xml:space="preserve"> }</w:t>
            </w:r>
          </w:p>
          <w:p w14:paraId="6C667C7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post</w:t>
            </w:r>
            <w:r>
              <w:rPr>
                <w:rFonts w:ascii="MesloLGL Nerd Font Mono" w:hAnsi="MesloLGL Nerd Font Mono" w:cs="MesloLGL Nerd Font Mono"/>
                <w:color w:val="B4B4B4"/>
                <w:sz w:val="18"/>
                <w:szCs w:val="18"/>
              </w:rPr>
              <w:t>:</w:t>
            </w:r>
          </w:p>
          <w:p w14:paraId="32C30F3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Rotate Session Token</w:t>
            </w:r>
          </w:p>
          <w:p w14:paraId="002CA827"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rotateSessionToken</w:t>
            </w:r>
          </w:p>
          <w:p w14:paraId="4C3B7F7D"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Issues a new short-lived access token and invalidates the previous one.</w:t>
            </w:r>
          </w:p>
          <w:p w14:paraId="2196B56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2DBA143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200</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w:t>
            </w:r>
          </w:p>
          <w:p w14:paraId="56A6A67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New Session token issued.</w:t>
            </w:r>
          </w:p>
          <w:p w14:paraId="524C5827"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content</w:t>
            </w:r>
            <w:r>
              <w:rPr>
                <w:rFonts w:ascii="MesloLGL Nerd Font Mono" w:hAnsi="MesloLGL Nerd Font Mono" w:cs="MesloLGL Nerd Font Mono"/>
                <w:color w:val="B4B4B4"/>
                <w:sz w:val="18"/>
                <w:szCs w:val="18"/>
              </w:rPr>
              <w:t>:</w:t>
            </w:r>
          </w:p>
          <w:p w14:paraId="55DEA9D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application/json</w:t>
            </w:r>
            <w:r>
              <w:rPr>
                <w:rFonts w:ascii="MesloLGL Nerd Font Mono" w:hAnsi="MesloLGL Nerd Font Mono" w:cs="MesloLGL Nerd Font Mono"/>
                <w:color w:val="B4B4B4"/>
                <w:sz w:val="18"/>
                <w:szCs w:val="18"/>
              </w:rPr>
              <w:t>:</w:t>
            </w:r>
          </w:p>
          <w:p w14:paraId="5A2720A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#/components/schemas/SessionAccess</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 xml:space="preserve"> }</w:t>
            </w:r>
          </w:p>
          <w:p w14:paraId="2A1CAEAA"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delete</w:t>
            </w:r>
            <w:r>
              <w:rPr>
                <w:rFonts w:ascii="MesloLGL Nerd Font Mono" w:hAnsi="MesloLGL Nerd Font Mono" w:cs="MesloLGL Nerd Font Mono"/>
                <w:color w:val="B4B4B4"/>
                <w:sz w:val="18"/>
                <w:szCs w:val="18"/>
              </w:rPr>
              <w:t>:</w:t>
            </w:r>
          </w:p>
          <w:p w14:paraId="29657D3C"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summary</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Revoke Session Token</w:t>
            </w:r>
          </w:p>
          <w:p w14:paraId="3582399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operationId</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revokeSessionToken</w:t>
            </w:r>
          </w:p>
          <w:p w14:paraId="5FE84B0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Revokes the current Session token without deleting the Session.</w:t>
            </w:r>
          </w:p>
          <w:p w14:paraId="6D93C22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responses</w:t>
            </w:r>
            <w:r>
              <w:rPr>
                <w:rFonts w:ascii="MesloLGL Nerd Font Mono" w:hAnsi="MesloLGL Nerd Font Mono" w:cs="MesloLGL Nerd Font Mono"/>
                <w:color w:val="B4B4B4"/>
                <w:sz w:val="18"/>
                <w:szCs w:val="18"/>
              </w:rPr>
              <w:t>:</w:t>
            </w:r>
          </w:p>
          <w:p w14:paraId="588B63B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569CD6"/>
                <w:sz w:val="18"/>
                <w:szCs w:val="18"/>
              </w:rPr>
              <w:t>204</w:t>
            </w:r>
            <w:r>
              <w:rPr>
                <w:rFonts w:ascii="MesloLGL Nerd Font Mono" w:hAnsi="MesloLGL Nerd Font Mono" w:cs="MesloLGL Nerd Font Mono"/>
                <w:color w:val="E8C9BB"/>
                <w:sz w:val="18"/>
                <w:szCs w:val="18"/>
              </w:rPr>
              <w:t>"</w:t>
            </w: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Session token revoked.</w:t>
            </w:r>
            <w:r>
              <w:rPr>
                <w:rFonts w:ascii="MesloLGL Nerd Font Mono" w:hAnsi="MesloLGL Nerd Font Mono" w:cs="MesloLGL Nerd Font Mono"/>
                <w:color w:val="B4B4B4"/>
                <w:sz w:val="18"/>
                <w:szCs w:val="18"/>
              </w:rPr>
              <w:t xml:space="preserve"> }</w:t>
            </w:r>
          </w:p>
          <w:p w14:paraId="767D9415" w14:textId="77777777" w:rsidR="00B870BE" w:rsidRDefault="00B870BE" w:rsidP="00D26B96">
            <w:pPr>
              <w:spacing w:line="270" w:lineRule="atLeast"/>
              <w:rPr>
                <w:rFonts w:ascii="MesloLGL Nerd Font Mono" w:hAnsi="MesloLGL Nerd Font Mono" w:cs="MesloLGL Nerd Font Mono"/>
                <w:color w:val="DADADA"/>
                <w:sz w:val="18"/>
                <w:szCs w:val="18"/>
              </w:rPr>
            </w:pPr>
          </w:p>
          <w:p w14:paraId="4AA6EEB4"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569CD6"/>
                <w:sz w:val="18"/>
                <w:szCs w:val="18"/>
              </w:rPr>
              <w:t>components</w:t>
            </w:r>
            <w:r>
              <w:rPr>
                <w:rFonts w:ascii="MesloLGL Nerd Font Mono" w:hAnsi="MesloLGL Nerd Font Mono" w:cs="MesloLGL Nerd Font Mono"/>
                <w:color w:val="B4B4B4"/>
                <w:sz w:val="18"/>
                <w:szCs w:val="18"/>
              </w:rPr>
              <w:t>:</w:t>
            </w:r>
          </w:p>
          <w:p w14:paraId="012039A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schemas</w:t>
            </w:r>
            <w:r>
              <w:rPr>
                <w:rFonts w:ascii="MesloLGL Nerd Font Mono" w:hAnsi="MesloLGL Nerd Font Mono" w:cs="MesloLGL Nerd Font Mono"/>
                <w:color w:val="B4B4B4"/>
                <w:sz w:val="18"/>
                <w:szCs w:val="18"/>
              </w:rPr>
              <w:t>:</w:t>
            </w:r>
          </w:p>
          <w:p w14:paraId="4C50490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Session</w:t>
            </w:r>
            <w:r>
              <w:rPr>
                <w:rFonts w:ascii="MesloLGL Nerd Font Mono" w:hAnsi="MesloLGL Nerd Font Mono" w:cs="MesloLGL Nerd Font Mono"/>
                <w:color w:val="B4B4B4"/>
                <w:sz w:val="18"/>
                <w:szCs w:val="18"/>
              </w:rPr>
              <w:t>:</w:t>
            </w:r>
          </w:p>
          <w:p w14:paraId="3F0D91F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06A4A30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750FA453"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Session resource (as per Table B.1-13 of TS 26.264 V19.0.0).</w:t>
            </w:r>
          </w:p>
          <w:p w14:paraId="7420015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Binds a Base Avatar and an Avatar Representation to a specific call.</w:t>
            </w:r>
          </w:p>
          <w:p w14:paraId="0AE0EDF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72167BA4"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sessionId</w:t>
            </w:r>
            <w:r>
              <w:rPr>
                <w:rFonts w:ascii="MesloLGL Nerd Font Mono" w:hAnsi="MesloLGL Nerd Font Mono" w:cs="MesloLGL Nerd Font Mono"/>
                <w:color w:val="B4B4B4"/>
                <w:sz w:val="18"/>
                <w:szCs w:val="18"/>
              </w:rPr>
              <w:t>:</w:t>
            </w:r>
          </w:p>
          <w:p w14:paraId="63922B07"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79898D5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Unique identifier assigned by the BAR on creation.</w:t>
            </w:r>
          </w:p>
          <w:p w14:paraId="2CFF849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lastRenderedPageBreak/>
              <w:t xml:space="preserve">        </w:t>
            </w:r>
            <w:r>
              <w:rPr>
                <w:rFonts w:ascii="MesloLGL Nerd Font Mono" w:hAnsi="MesloLGL Nerd Font Mono" w:cs="MesloLGL Nerd Font Mono"/>
                <w:color w:val="569CD6"/>
                <w:sz w:val="18"/>
                <w:szCs w:val="18"/>
              </w:rPr>
              <w:t>avatarId</w:t>
            </w:r>
            <w:r>
              <w:rPr>
                <w:rFonts w:ascii="MesloLGL Nerd Font Mono" w:hAnsi="MesloLGL Nerd Font Mono" w:cs="MesloLGL Nerd Font Mono"/>
                <w:color w:val="B4B4B4"/>
                <w:sz w:val="18"/>
                <w:szCs w:val="18"/>
              </w:rPr>
              <w:t>:</w:t>
            </w:r>
          </w:p>
          <w:p w14:paraId="618D793A"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0B709C03"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Identifier of the Base Avatar used in the session.</w:t>
            </w:r>
          </w:p>
          <w:p w14:paraId="7A1DCED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avatarRepresentationId</w:t>
            </w:r>
            <w:r>
              <w:rPr>
                <w:rFonts w:ascii="MesloLGL Nerd Font Mono" w:hAnsi="MesloLGL Nerd Font Mono" w:cs="MesloLGL Nerd Font Mono"/>
                <w:color w:val="B4B4B4"/>
                <w:sz w:val="18"/>
                <w:szCs w:val="18"/>
              </w:rPr>
              <w:t>:</w:t>
            </w:r>
          </w:p>
          <w:p w14:paraId="64941CD0"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21223F3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Identifier of the Avatar Representation used in the session.</w:t>
            </w:r>
          </w:p>
          <w:p w14:paraId="39DEF64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ownerId</w:t>
            </w:r>
            <w:r>
              <w:rPr>
                <w:rFonts w:ascii="MesloLGL Nerd Font Mono" w:hAnsi="MesloLGL Nerd Font Mono" w:cs="MesloLGL Nerd Font Mono"/>
                <w:color w:val="B4B4B4"/>
                <w:sz w:val="18"/>
                <w:szCs w:val="18"/>
              </w:rPr>
              <w:t>:</w:t>
            </w:r>
          </w:p>
          <w:p w14:paraId="399B7DA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1D2F4FEC"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Subscriber (avatar owner) identifier.</w:t>
            </w:r>
          </w:p>
          <w:p w14:paraId="3B19E0A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creatorId</w:t>
            </w:r>
            <w:r>
              <w:rPr>
                <w:rFonts w:ascii="MesloLGL Nerd Font Mono" w:hAnsi="MesloLGL Nerd Font Mono" w:cs="MesloLGL Nerd Font Mono"/>
                <w:color w:val="B4B4B4"/>
                <w:sz w:val="18"/>
                <w:szCs w:val="18"/>
              </w:rPr>
              <w:t>:</w:t>
            </w:r>
          </w:p>
          <w:p w14:paraId="6ACD6C25"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65BAA7B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Entity that created the session resource.</w:t>
            </w:r>
          </w:p>
          <w:p w14:paraId="44C14DC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callStartTime</w:t>
            </w:r>
            <w:r>
              <w:rPr>
                <w:rFonts w:ascii="MesloLGL Nerd Font Mono" w:hAnsi="MesloLGL Nerd Font Mono" w:cs="MesloLGL Nerd Font Mono"/>
                <w:color w:val="B4B4B4"/>
                <w:sz w:val="18"/>
                <w:szCs w:val="18"/>
              </w:rPr>
              <w:t>:</w:t>
            </w:r>
          </w:p>
          <w:p w14:paraId="46D1C8D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number</w:t>
            </w:r>
          </w:p>
          <w:p w14:paraId="7913FD55"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int64</w:t>
            </w:r>
          </w:p>
          <w:p w14:paraId="0EEA9C6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Wall-clock time (ms since epoch) when the avatar call starts.</w:t>
            </w:r>
          </w:p>
          <w:p w14:paraId="597F75FC"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callEndTime</w:t>
            </w:r>
            <w:r>
              <w:rPr>
                <w:rFonts w:ascii="MesloLGL Nerd Font Mono" w:hAnsi="MesloLGL Nerd Font Mono" w:cs="MesloLGL Nerd Font Mono"/>
                <w:color w:val="B4B4B4"/>
                <w:sz w:val="18"/>
                <w:szCs w:val="18"/>
              </w:rPr>
              <w:t>:</w:t>
            </w:r>
          </w:p>
          <w:p w14:paraId="09DE187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number</w:t>
            </w:r>
          </w:p>
          <w:p w14:paraId="285D77D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int64</w:t>
            </w:r>
          </w:p>
          <w:p w14:paraId="24CBD23E"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Wall-clock time (ms since epoch) when the avatar call ends.</w:t>
            </w:r>
          </w:p>
          <w:p w14:paraId="3A4D6B84"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publishTime</w:t>
            </w:r>
            <w:r>
              <w:rPr>
                <w:rFonts w:ascii="MesloLGL Nerd Font Mono" w:hAnsi="MesloLGL Nerd Font Mono" w:cs="MesloLGL Nerd Font Mono"/>
                <w:color w:val="B4B4B4"/>
                <w:sz w:val="18"/>
                <w:szCs w:val="18"/>
              </w:rPr>
              <w:t>:</w:t>
            </w:r>
          </w:p>
          <w:p w14:paraId="47227C5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number</w:t>
            </w:r>
          </w:p>
          <w:p w14:paraId="110A250D"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int64</w:t>
            </w:r>
          </w:p>
          <w:p w14:paraId="4D3C23B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Issue time or latest update time (ms since epoch).</w:t>
            </w:r>
          </w:p>
          <w:p w14:paraId="1732DB9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accessToken</w:t>
            </w:r>
            <w:r>
              <w:rPr>
                <w:rFonts w:ascii="MesloLGL Nerd Font Mono" w:hAnsi="MesloLGL Nerd Font Mono" w:cs="MesloLGL Nerd Font Mono"/>
                <w:color w:val="B4B4B4"/>
                <w:sz w:val="18"/>
                <w:szCs w:val="18"/>
              </w:rPr>
              <w:t>:</w:t>
            </w:r>
          </w:p>
          <w:p w14:paraId="151F7EA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#/components/schemas/SessionAccess</w:t>
            </w:r>
            <w:r>
              <w:rPr>
                <w:rFonts w:ascii="MesloLGL Nerd Font Mono" w:hAnsi="MesloLGL Nerd Font Mono" w:cs="MesloLGL Nerd Font Mono"/>
                <w:color w:val="E8C9BB"/>
                <w:sz w:val="18"/>
                <w:szCs w:val="18"/>
              </w:rPr>
              <w:t>"</w:t>
            </w:r>
          </w:p>
          <w:p w14:paraId="744AD975"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w:t>
            </w:r>
          </w:p>
          <w:p w14:paraId="768542F4"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CE9178"/>
                <w:sz w:val="18"/>
                <w:szCs w:val="18"/>
              </w:rPr>
              <w:t>sessionId</w:t>
            </w:r>
          </w:p>
          <w:p w14:paraId="71668898"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CE9178"/>
                <w:sz w:val="18"/>
                <w:szCs w:val="18"/>
              </w:rPr>
              <w:t>avatarId</w:t>
            </w:r>
          </w:p>
          <w:p w14:paraId="0593161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CE9178"/>
                <w:sz w:val="18"/>
                <w:szCs w:val="18"/>
              </w:rPr>
              <w:t>avatarRepresentationId</w:t>
            </w:r>
          </w:p>
          <w:p w14:paraId="76C37FB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CE9178"/>
                <w:sz w:val="18"/>
                <w:szCs w:val="18"/>
              </w:rPr>
              <w:t>ownerId</w:t>
            </w:r>
          </w:p>
          <w:p w14:paraId="4506957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CE9178"/>
                <w:sz w:val="18"/>
                <w:szCs w:val="18"/>
              </w:rPr>
              <w:t>creatorId</w:t>
            </w:r>
          </w:p>
          <w:p w14:paraId="28A20E1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 </w:t>
            </w:r>
            <w:r>
              <w:rPr>
                <w:rFonts w:ascii="MesloLGL Nerd Font Mono" w:hAnsi="MesloLGL Nerd Font Mono" w:cs="MesloLGL Nerd Font Mono"/>
                <w:color w:val="CE9178"/>
                <w:sz w:val="18"/>
                <w:szCs w:val="18"/>
              </w:rPr>
              <w:t>accessToken</w:t>
            </w:r>
          </w:p>
          <w:p w14:paraId="6C026F59" w14:textId="77777777" w:rsidR="00B870BE" w:rsidRDefault="00B870BE" w:rsidP="00D26B96">
            <w:pPr>
              <w:spacing w:line="270" w:lineRule="atLeast"/>
              <w:rPr>
                <w:rFonts w:ascii="MesloLGL Nerd Font Mono" w:hAnsi="MesloLGL Nerd Font Mono" w:cs="MesloLGL Nerd Font Mono"/>
                <w:color w:val="DADADA"/>
                <w:sz w:val="18"/>
                <w:szCs w:val="18"/>
              </w:rPr>
            </w:pPr>
          </w:p>
          <w:p w14:paraId="3476ACF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SessionAccess</w:t>
            </w:r>
            <w:r>
              <w:rPr>
                <w:rFonts w:ascii="MesloLGL Nerd Font Mono" w:hAnsi="MesloLGL Nerd Font Mono" w:cs="MesloLGL Nerd Font Mono"/>
                <w:color w:val="B4B4B4"/>
                <w:sz w:val="18"/>
                <w:szCs w:val="18"/>
              </w:rPr>
              <w:t>:</w:t>
            </w:r>
          </w:p>
          <w:p w14:paraId="47D6F89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1D0AB54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3ED9667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Access token and validity for dereferencing BAR resources within a session</w:t>
            </w:r>
          </w:p>
          <w:p w14:paraId="353DD9B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(see Table B.1-14).</w:t>
            </w:r>
          </w:p>
          <w:p w14:paraId="20D661E7"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5B76B0A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token</w:t>
            </w:r>
            <w:r>
              <w:rPr>
                <w:rFonts w:ascii="MesloLGL Nerd Font Mono" w:hAnsi="MesloLGL Nerd Font Mono" w:cs="MesloLGL Nerd Font Mono"/>
                <w:color w:val="B4B4B4"/>
                <w:sz w:val="18"/>
                <w:szCs w:val="18"/>
              </w:rPr>
              <w:t>:</w:t>
            </w:r>
          </w:p>
          <w:p w14:paraId="73632F4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$ref</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#/components/schemas/SessionToken</w:t>
            </w:r>
            <w:r>
              <w:rPr>
                <w:rFonts w:ascii="MesloLGL Nerd Font Mono" w:hAnsi="MesloLGL Nerd Font Mono" w:cs="MesloLGL Nerd Font Mono"/>
                <w:color w:val="E8C9BB"/>
                <w:sz w:val="18"/>
                <w:szCs w:val="18"/>
              </w:rPr>
              <w:t>"</w:t>
            </w:r>
          </w:p>
          <w:p w14:paraId="3F18F335"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issuedAt</w:t>
            </w:r>
            <w:r>
              <w:rPr>
                <w:rFonts w:ascii="MesloLGL Nerd Font Mono" w:hAnsi="MesloLGL Nerd Font Mono" w:cs="MesloLGL Nerd Font Mono"/>
                <w:color w:val="B4B4B4"/>
                <w:sz w:val="18"/>
                <w:szCs w:val="18"/>
              </w:rPr>
              <w:t>:</w:t>
            </w:r>
          </w:p>
          <w:p w14:paraId="3B37183D"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number</w:t>
            </w:r>
          </w:p>
          <w:p w14:paraId="4BA9A9C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int64</w:t>
            </w:r>
          </w:p>
          <w:p w14:paraId="46E364C0"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Token issuance time (ms since epoch).</w:t>
            </w:r>
          </w:p>
          <w:p w14:paraId="1C9D06B3"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expiresAt</w:t>
            </w:r>
            <w:r>
              <w:rPr>
                <w:rFonts w:ascii="MesloLGL Nerd Font Mono" w:hAnsi="MesloLGL Nerd Font Mono" w:cs="MesloLGL Nerd Font Mono"/>
                <w:color w:val="B4B4B4"/>
                <w:sz w:val="18"/>
                <w:szCs w:val="18"/>
              </w:rPr>
              <w:t>:</w:t>
            </w:r>
          </w:p>
          <w:p w14:paraId="4F16B88C"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number</w:t>
            </w:r>
          </w:p>
          <w:p w14:paraId="35B2C38D"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format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int64</w:t>
            </w:r>
          </w:p>
          <w:p w14:paraId="2604D94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Absolute expiry (ms since epoch).</w:t>
            </w:r>
          </w:p>
          <w:p w14:paraId="230F7512"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w:t>
            </w:r>
            <w:r>
              <w:rPr>
                <w:rFonts w:ascii="MesloLGL Nerd Font Mono" w:hAnsi="MesloLGL Nerd Font Mono" w:cs="MesloLGL Nerd Font Mono"/>
                <w:color w:val="CE9178"/>
                <w:sz w:val="18"/>
                <w:szCs w:val="18"/>
              </w:rPr>
              <w:t>token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issuedAt</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expiresAt</w:t>
            </w:r>
            <w:r>
              <w:rPr>
                <w:rFonts w:ascii="MesloLGL Nerd Font Mono" w:hAnsi="MesloLGL Nerd Font Mono" w:cs="MesloLGL Nerd Font Mono"/>
                <w:color w:val="B4B4B4"/>
                <w:sz w:val="18"/>
                <w:szCs w:val="18"/>
              </w:rPr>
              <w:t>]</w:t>
            </w:r>
          </w:p>
          <w:p w14:paraId="230B00F1" w14:textId="77777777" w:rsidR="00B870BE" w:rsidRDefault="00B870BE" w:rsidP="00D26B96">
            <w:pPr>
              <w:spacing w:line="270" w:lineRule="atLeast"/>
              <w:rPr>
                <w:rFonts w:ascii="MesloLGL Nerd Font Mono" w:hAnsi="MesloLGL Nerd Font Mono" w:cs="MesloLGL Nerd Font Mono"/>
                <w:color w:val="DADADA"/>
                <w:sz w:val="18"/>
                <w:szCs w:val="18"/>
              </w:rPr>
            </w:pPr>
          </w:p>
          <w:p w14:paraId="782FE960"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lastRenderedPageBreak/>
              <w:t xml:space="preserve">    </w:t>
            </w:r>
            <w:r>
              <w:rPr>
                <w:rFonts w:ascii="MesloLGL Nerd Font Mono" w:hAnsi="MesloLGL Nerd Font Mono" w:cs="MesloLGL Nerd Font Mono"/>
                <w:color w:val="569CD6"/>
                <w:sz w:val="18"/>
                <w:szCs w:val="18"/>
              </w:rPr>
              <w:t>SessionToken</w:t>
            </w:r>
            <w:r>
              <w:rPr>
                <w:rFonts w:ascii="MesloLGL Nerd Font Mono" w:hAnsi="MesloLGL Nerd Font Mono" w:cs="MesloLGL Nerd Font Mono"/>
                <w:color w:val="B4B4B4"/>
                <w:sz w:val="18"/>
                <w:szCs w:val="18"/>
              </w:rPr>
              <w:t>:</w:t>
            </w:r>
          </w:p>
          <w:p w14:paraId="6119012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object</w:t>
            </w:r>
          </w:p>
          <w:p w14:paraId="174F44EA"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D8A0DF"/>
                <w:sz w:val="18"/>
                <w:szCs w:val="18"/>
              </w:rPr>
              <w:t>|</w:t>
            </w:r>
          </w:p>
          <w:p w14:paraId="57137A8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Session Token structure (see Table B.1-15 of TS 26.264 V19.0.0).</w:t>
            </w:r>
          </w:p>
          <w:p w14:paraId="214F9B3B"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properties</w:t>
            </w:r>
            <w:r>
              <w:rPr>
                <w:rFonts w:ascii="MesloLGL Nerd Font Mono" w:hAnsi="MesloLGL Nerd Font Mono" w:cs="MesloLGL Nerd Font Mono"/>
                <w:color w:val="B4B4B4"/>
                <w:sz w:val="18"/>
                <w:szCs w:val="18"/>
              </w:rPr>
              <w:t>:</w:t>
            </w:r>
          </w:p>
          <w:p w14:paraId="0602DD49"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scheme</w:t>
            </w:r>
            <w:r>
              <w:rPr>
                <w:rFonts w:ascii="MesloLGL Nerd Font Mono" w:hAnsi="MesloLGL Nerd Font Mono" w:cs="MesloLGL Nerd Font Mono"/>
                <w:color w:val="B4B4B4"/>
                <w:sz w:val="18"/>
                <w:szCs w:val="18"/>
              </w:rPr>
              <w:t>:</w:t>
            </w:r>
          </w:p>
          <w:p w14:paraId="36EFEB7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2D2A46E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Token scheme – "bearer" shall be supported.</w:t>
            </w:r>
          </w:p>
          <w:p w14:paraId="49EE9E4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example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E8C9BB"/>
                <w:sz w:val="18"/>
                <w:szCs w:val="18"/>
              </w:rPr>
              <w:t>"</w:t>
            </w:r>
            <w:r>
              <w:rPr>
                <w:rFonts w:ascii="MesloLGL Nerd Font Mono" w:hAnsi="MesloLGL Nerd Font Mono" w:cs="MesloLGL Nerd Font Mono"/>
                <w:color w:val="CE9178"/>
                <w:sz w:val="18"/>
                <w:szCs w:val="18"/>
              </w:rPr>
              <w:t>bearer</w:t>
            </w:r>
            <w:r>
              <w:rPr>
                <w:rFonts w:ascii="MesloLGL Nerd Font Mono" w:hAnsi="MesloLGL Nerd Font Mono" w:cs="MesloLGL Nerd Font Mono"/>
                <w:color w:val="E8C9BB"/>
                <w:sz w:val="18"/>
                <w:szCs w:val="18"/>
              </w:rPr>
              <w:t>"</w:t>
            </w:r>
          </w:p>
          <w:p w14:paraId="623AD086"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value</w:t>
            </w:r>
            <w:r>
              <w:rPr>
                <w:rFonts w:ascii="MesloLGL Nerd Font Mono" w:hAnsi="MesloLGL Nerd Font Mono" w:cs="MesloLGL Nerd Font Mono"/>
                <w:color w:val="B4B4B4"/>
                <w:sz w:val="18"/>
                <w:szCs w:val="18"/>
              </w:rPr>
              <w:t>:</w:t>
            </w:r>
          </w:p>
          <w:p w14:paraId="055E9081"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type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string</w:t>
            </w:r>
          </w:p>
          <w:p w14:paraId="17DA66F4"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description</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Opaque token value (implementation-specific).</w:t>
            </w:r>
          </w:p>
          <w:p w14:paraId="30AC5A0F" w14:textId="77777777" w:rsidR="00B870BE" w:rsidRDefault="00B870BE" w:rsidP="00D26B96">
            <w:pPr>
              <w:spacing w:line="270" w:lineRule="atLeast"/>
              <w:rPr>
                <w:rFonts w:ascii="MesloLGL Nerd Font Mono" w:hAnsi="MesloLGL Nerd Font Mono" w:cs="MesloLGL Nerd Font Mono"/>
                <w:color w:val="DADADA"/>
                <w:sz w:val="18"/>
                <w:szCs w:val="18"/>
              </w:rPr>
            </w:pP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569CD6"/>
                <w:sz w:val="18"/>
                <w:szCs w:val="18"/>
              </w:rPr>
              <w:t>required</w:t>
            </w:r>
            <w:r>
              <w:rPr>
                <w:rFonts w:ascii="MesloLGL Nerd Font Mono" w:hAnsi="MesloLGL Nerd Font Mono" w:cs="MesloLGL Nerd Font Mono"/>
                <w:color w:val="B4B4B4"/>
                <w:sz w:val="18"/>
                <w:szCs w:val="18"/>
              </w:rPr>
              <w:t>: [</w:t>
            </w:r>
            <w:r>
              <w:rPr>
                <w:rFonts w:ascii="MesloLGL Nerd Font Mono" w:hAnsi="MesloLGL Nerd Font Mono" w:cs="MesloLGL Nerd Font Mono"/>
                <w:color w:val="CE9178"/>
                <w:sz w:val="18"/>
                <w:szCs w:val="18"/>
              </w:rPr>
              <w:t>scheme</w:t>
            </w:r>
            <w:r>
              <w:rPr>
                <w:rFonts w:ascii="MesloLGL Nerd Font Mono" w:hAnsi="MesloLGL Nerd Font Mono" w:cs="MesloLGL Nerd Font Mono"/>
                <w:color w:val="B4B4B4"/>
                <w:sz w:val="18"/>
                <w:szCs w:val="18"/>
              </w:rPr>
              <w:t xml:space="preserve">, </w:t>
            </w:r>
            <w:r>
              <w:rPr>
                <w:rFonts w:ascii="MesloLGL Nerd Font Mono" w:hAnsi="MesloLGL Nerd Font Mono" w:cs="MesloLGL Nerd Font Mono"/>
                <w:color w:val="CE9178"/>
                <w:sz w:val="18"/>
                <w:szCs w:val="18"/>
              </w:rPr>
              <w:t>value</w:t>
            </w:r>
            <w:r>
              <w:rPr>
                <w:rFonts w:ascii="MesloLGL Nerd Font Mono" w:hAnsi="MesloLGL Nerd Font Mono" w:cs="MesloLGL Nerd Font Mono"/>
                <w:color w:val="B4B4B4"/>
                <w:sz w:val="18"/>
                <w:szCs w:val="18"/>
              </w:rPr>
              <w:t>]</w:t>
            </w:r>
          </w:p>
          <w:p w14:paraId="715F72FC" w14:textId="77777777" w:rsidR="0047272F" w:rsidRDefault="0047272F">
            <w:pPr>
              <w:rPr>
                <w:noProof/>
              </w:rPr>
            </w:pPr>
          </w:p>
        </w:tc>
      </w:tr>
    </w:tbl>
    <w:p w14:paraId="6B5040E4" w14:textId="77777777" w:rsidR="0047272F" w:rsidRDefault="0047272F">
      <w:pPr>
        <w:rPr>
          <w:noProof/>
        </w:rPr>
      </w:pPr>
    </w:p>
    <w:p w14:paraId="16EABA82" w14:textId="6CCF0995" w:rsidR="0047272F" w:rsidRDefault="00E33C51" w:rsidP="00E33C51">
      <w:pPr>
        <w:pStyle w:val="Heading1"/>
        <w:pBdr>
          <w:top w:val="none" w:sz="0" w:space="0" w:color="auto"/>
        </w:pBdr>
        <w:rPr>
          <w:noProof/>
        </w:rPr>
      </w:pPr>
      <w:r>
        <w:rPr>
          <w:noProof/>
        </w:rPr>
        <w:t xml:space="preserve">2. </w:t>
      </w:r>
      <w:r>
        <w:rPr>
          <w:noProof/>
        </w:rPr>
        <w:tab/>
        <w:t>Proposed Changes</w:t>
      </w:r>
    </w:p>
    <w:p w14:paraId="2A2A2CE2" w14:textId="77777777" w:rsidR="0089382B" w:rsidRDefault="0089382B">
      <w:pPr>
        <w:rPr>
          <w:noProof/>
        </w:rPr>
      </w:pPr>
    </w:p>
    <w:p w14:paraId="6A75DC2B" w14:textId="6DBB5332" w:rsidR="00AF4EC5" w:rsidRPr="00F96EA9" w:rsidRDefault="00AF4EC5" w:rsidP="00AF4EC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sidR="00E33C51">
        <w:rPr>
          <w:rFonts w:ascii="Arial" w:hAnsi="Arial" w:cs="Arial"/>
          <w:i/>
          <w:iCs/>
          <w:color w:val="0000FF"/>
          <w:sz w:val="28"/>
          <w:szCs w:val="28"/>
          <w:lang w:val="en-US"/>
        </w:rPr>
        <w:t>Begin</w:t>
      </w:r>
      <w:r w:rsidR="00E33C51" w:rsidRPr="00F96EA9">
        <w:rPr>
          <w:rFonts w:ascii="Arial" w:hAnsi="Arial" w:cs="Arial"/>
          <w:i/>
          <w:iCs/>
          <w:color w:val="0000FF"/>
          <w:sz w:val="28"/>
          <w:szCs w:val="28"/>
          <w:lang w:val="en-US"/>
        </w:rPr>
        <w:t xml:space="preserve"> </w:t>
      </w:r>
      <w:r w:rsidRPr="00F96EA9">
        <w:rPr>
          <w:rFonts w:ascii="Arial" w:hAnsi="Arial" w:cs="Arial"/>
          <w:i/>
          <w:iCs/>
          <w:color w:val="0000FF"/>
          <w:sz w:val="28"/>
          <w:szCs w:val="28"/>
          <w:lang w:val="en-US"/>
        </w:rPr>
        <w:t>Change</w:t>
      </w:r>
      <w:r w:rsidR="00E33C51">
        <w:rPr>
          <w:rFonts w:ascii="Arial" w:hAnsi="Arial" w:cs="Arial"/>
          <w:i/>
          <w:iCs/>
          <w:color w:val="0000FF"/>
          <w:sz w:val="28"/>
          <w:szCs w:val="28"/>
          <w:lang w:val="en-US"/>
        </w:rPr>
        <w:t>s (New Text)</w:t>
      </w:r>
      <w:r w:rsidRPr="00F96EA9">
        <w:rPr>
          <w:rFonts w:ascii="Arial" w:hAnsi="Arial" w:cs="Arial"/>
          <w:i/>
          <w:iCs/>
          <w:color w:val="0000FF"/>
          <w:sz w:val="28"/>
          <w:szCs w:val="28"/>
          <w:lang w:val="en-US"/>
        </w:rPr>
        <w:t xml:space="preserve"> * * * </w:t>
      </w:r>
    </w:p>
    <w:p w14:paraId="011B39A6" w14:textId="77777777" w:rsidR="00A0590F" w:rsidRDefault="00A0590F">
      <w:pPr>
        <w:rPr>
          <w:noProof/>
        </w:rPr>
      </w:pPr>
    </w:p>
    <w:p w14:paraId="6F9EA8FD" w14:textId="7CC92221" w:rsidR="00F71096" w:rsidRPr="006436AF" w:rsidRDefault="00F71096" w:rsidP="00F71096">
      <w:pPr>
        <w:pStyle w:val="Heading8"/>
      </w:pPr>
      <w:bookmarkStart w:id="1" w:name="_Toc71722165"/>
      <w:bookmarkStart w:id="2" w:name="_Toc74859217"/>
      <w:bookmarkStart w:id="3" w:name="_Toc210738676"/>
      <w:r w:rsidRPr="00CF379B">
        <w:rPr>
          <w:rFonts w:eastAsia="SimSun"/>
        </w:rPr>
        <w:t>Annex</w:t>
      </w:r>
      <w:r w:rsidRPr="00CF379B">
        <w:t xml:space="preserve"> </w:t>
      </w:r>
      <w:r>
        <w:t>D</w:t>
      </w:r>
      <w:r w:rsidRPr="00CF379B">
        <w:t xml:space="preserve"> (normative):</w:t>
      </w:r>
      <w:r w:rsidRPr="00CF379B">
        <w:br/>
        <w:t xml:space="preserve">OpenAPI representation of the </w:t>
      </w:r>
      <w:r>
        <w:t>BAR</w:t>
      </w:r>
      <w:r w:rsidRPr="00CF379B">
        <w:t xml:space="preserve"> APIs</w:t>
      </w:r>
      <w:bookmarkEnd w:id="1"/>
      <w:bookmarkEnd w:id="2"/>
      <w:bookmarkEnd w:id="3"/>
    </w:p>
    <w:p w14:paraId="387C893E" w14:textId="77777777" w:rsidR="00F71096" w:rsidRDefault="00F71096">
      <w:pPr>
        <w:rPr>
          <w:noProof/>
        </w:rPr>
      </w:pPr>
    </w:p>
    <w:p w14:paraId="56032168" w14:textId="041088A5" w:rsidR="00810319" w:rsidRPr="006436AF" w:rsidRDefault="00864061" w:rsidP="00810319">
      <w:pPr>
        <w:pStyle w:val="Heading1"/>
        <w:pBdr>
          <w:top w:val="none" w:sz="0" w:space="0" w:color="auto"/>
        </w:pBdr>
      </w:pPr>
      <w:bookmarkStart w:id="4" w:name="_Toc28013568"/>
      <w:bookmarkStart w:id="5" w:name="_Toc36040406"/>
      <w:bookmarkStart w:id="6" w:name="_Toc68899741"/>
      <w:bookmarkStart w:id="7" w:name="_Toc71214492"/>
      <w:bookmarkStart w:id="8" w:name="_Toc71722166"/>
      <w:bookmarkStart w:id="9" w:name="_Toc74859218"/>
      <w:bookmarkStart w:id="10" w:name="_Toc210738677"/>
      <w:r>
        <w:t>D</w:t>
      </w:r>
      <w:r w:rsidR="00810319" w:rsidRPr="006436AF">
        <w:t>.1</w:t>
      </w:r>
      <w:r w:rsidR="00810319" w:rsidRPr="006436AF">
        <w:tab/>
        <w:t>General</w:t>
      </w:r>
      <w:bookmarkEnd w:id="4"/>
      <w:bookmarkEnd w:id="5"/>
      <w:bookmarkEnd w:id="6"/>
      <w:bookmarkEnd w:id="7"/>
      <w:bookmarkEnd w:id="8"/>
      <w:bookmarkEnd w:id="9"/>
      <w:bookmarkEnd w:id="10"/>
    </w:p>
    <w:p w14:paraId="51257C34" w14:textId="7B267D41" w:rsidR="00810319" w:rsidRDefault="00810319" w:rsidP="00612B32">
      <w:pPr>
        <w:rPr>
          <w:noProof/>
        </w:rPr>
      </w:pPr>
      <w:r w:rsidRPr="006436AF">
        <w:rPr>
          <w:noProof/>
        </w:rPr>
        <w:t>This annex is based on the OpenAPI 3.0.0 specification [</w:t>
      </w:r>
      <w:r w:rsidR="002E025B">
        <w:rPr>
          <w:noProof/>
        </w:rPr>
        <w:t>13</w:t>
      </w:r>
      <w:r w:rsidRPr="006436AF">
        <w:rPr>
          <w:noProof/>
        </w:rPr>
        <w:t xml:space="preserve">] and provides corresponding representations of all APIs defined in </w:t>
      </w:r>
      <w:r>
        <w:rPr>
          <w:noProof/>
        </w:rPr>
        <w:t xml:space="preserve">Annex </w:t>
      </w:r>
      <w:r w:rsidR="001307E5">
        <w:rPr>
          <w:noProof/>
        </w:rPr>
        <w:t xml:space="preserve">B of </w:t>
      </w:r>
      <w:r w:rsidRPr="006436AF">
        <w:rPr>
          <w:noProof/>
        </w:rPr>
        <w:t>the present document.</w:t>
      </w:r>
    </w:p>
    <w:p w14:paraId="0842C13D" w14:textId="77777777" w:rsidR="00612B32" w:rsidRPr="006436AF" w:rsidRDefault="00612B32" w:rsidP="00612B32">
      <w:pPr>
        <w:rPr>
          <w:noProof/>
        </w:rPr>
      </w:pPr>
    </w:p>
    <w:p w14:paraId="261AC689" w14:textId="77777777" w:rsidR="00810319" w:rsidRPr="00612B32" w:rsidRDefault="00810319" w:rsidP="00612B32">
      <w:pPr>
        <w:pStyle w:val="NO"/>
      </w:pPr>
      <w:r w:rsidRPr="00612B32">
        <w:t>NOTE 1:</w:t>
      </w:r>
      <w:r w:rsidRPr="00612B32">
        <w:tab/>
        <w:t>An OpenAPIs representation embeds JSON Schema representations of HTTP message bodies.</w:t>
      </w:r>
    </w:p>
    <w:p w14:paraId="6C3F41F8" w14:textId="77777777" w:rsidR="00810319" w:rsidRDefault="00810319" w:rsidP="00810319">
      <w:r w:rsidRPr="006436AF">
        <w:t>This Annex shall take precedence when being discrepant to other parts of the present document with respect to the encoding of information elements and methods within the API(s).</w:t>
      </w:r>
    </w:p>
    <w:p w14:paraId="31F718E8" w14:textId="77777777" w:rsidR="00612B32" w:rsidRPr="006436AF" w:rsidRDefault="00612B32" w:rsidP="00810319"/>
    <w:p w14:paraId="51D2BCE1" w14:textId="77777777" w:rsidR="00810319" w:rsidRPr="006436AF" w:rsidRDefault="00810319" w:rsidP="00810319">
      <w:pPr>
        <w:pStyle w:val="NO"/>
      </w:pPr>
      <w:r w:rsidRPr="006436AF">
        <w:t>NOTE 2:</w:t>
      </w:r>
      <w:r w:rsidRPr="006436AF">
        <w:tab/>
        <w:t>The semantics and procedures, as well as conditions, e.g. for the applicability and allowed combinations of attributes or values, not expressed in the OpenAPI definitions but defined in other parts of the specification also apply.</w:t>
      </w:r>
    </w:p>
    <w:p w14:paraId="7DDB02B0" w14:textId="1A0EECF2" w:rsidR="00810319" w:rsidRDefault="00864061" w:rsidP="004B7035">
      <w:pPr>
        <w:pStyle w:val="Heading1"/>
        <w:pBdr>
          <w:top w:val="none" w:sz="0" w:space="0" w:color="auto"/>
        </w:pBdr>
      </w:pPr>
      <w:r>
        <w:t>D</w:t>
      </w:r>
      <w:r w:rsidR="004B7035">
        <w:t>.2</w:t>
      </w:r>
      <w:r w:rsidR="004B7035">
        <w:tab/>
        <w:t>Common Data types</w:t>
      </w:r>
    </w:p>
    <w:p w14:paraId="13309AB1" w14:textId="6EF91D5D" w:rsidR="00D55240" w:rsidRPr="006436AF" w:rsidRDefault="00D55240" w:rsidP="00D55240">
      <w:pPr>
        <w:keepNext/>
      </w:pPr>
      <w:bookmarkStart w:id="11" w:name="MCCQCTEMPBM_00000081"/>
      <w:r w:rsidRPr="006436AF">
        <w:t>For the purpose of referencing entities defined in this clause, it shall be assumed that the OpenAPI definitions below are contained in a physical file named "TS26</w:t>
      </w:r>
      <w:r>
        <w:t>264</w:t>
      </w:r>
      <w:r w:rsidRPr="006436AF">
        <w:t>_CommonData.yaml".</w:t>
      </w:r>
    </w:p>
    <w:bookmarkEnd w:id="11"/>
    <w:p w14:paraId="1EFAB64E" w14:textId="6AC08517" w:rsidR="00D55240" w:rsidRDefault="00D55240" w:rsidP="004B7035"/>
    <w:p w14:paraId="2417DFF2" w14:textId="49A4B87C" w:rsidR="00E21969" w:rsidRDefault="00ED611E" w:rsidP="00162086">
      <w:pPr>
        <w:pStyle w:val="Heading1"/>
        <w:pBdr>
          <w:top w:val="none" w:sz="0" w:space="0" w:color="auto"/>
        </w:pBdr>
      </w:pPr>
      <w:bookmarkStart w:id="12" w:name="_Toc210738691"/>
      <w:r>
        <w:lastRenderedPageBreak/>
        <w:t>D</w:t>
      </w:r>
      <w:r w:rsidR="00E21969" w:rsidRPr="00E74971">
        <w:t>.3</w:t>
      </w:r>
      <w:r w:rsidR="00E21969" w:rsidRPr="00E74971">
        <w:tab/>
        <w:t xml:space="preserve">OpenAPI representation of the </w:t>
      </w:r>
      <w:r w:rsidR="00E21969">
        <w:t>Mbar_Management</w:t>
      </w:r>
      <w:r w:rsidR="00E21969" w:rsidRPr="00E74971">
        <w:t xml:space="preserve"> APIs</w:t>
      </w:r>
      <w:bookmarkEnd w:id="12"/>
    </w:p>
    <w:p w14:paraId="39CFAFF9" w14:textId="5DF8AF61" w:rsidR="00F71096" w:rsidRDefault="00ED611E" w:rsidP="00162086">
      <w:pPr>
        <w:pStyle w:val="Heading2"/>
        <w:rPr>
          <w:noProof/>
        </w:rPr>
      </w:pPr>
      <w:r>
        <w:rPr>
          <w:noProof/>
        </w:rPr>
        <w:t>D</w:t>
      </w:r>
      <w:r w:rsidR="002F5EAC">
        <w:rPr>
          <w:noProof/>
        </w:rPr>
        <w:t>.3.1</w:t>
      </w:r>
      <w:r w:rsidR="002F5EAC">
        <w:rPr>
          <w:noProof/>
        </w:rPr>
        <w:tab/>
      </w:r>
      <w:r w:rsidR="00162086">
        <w:rPr>
          <w:noProof/>
        </w:rPr>
        <w:t>Avatars API</w:t>
      </w:r>
    </w:p>
    <w:p w14:paraId="0FB4AF21" w14:textId="569899B1" w:rsidR="0005113D" w:rsidRPr="006436AF" w:rsidRDefault="0005113D" w:rsidP="0005113D">
      <w:r w:rsidRPr="006436AF">
        <w:t xml:space="preserve">For the purpose of referencing entities </w:t>
      </w:r>
      <w:r>
        <w:t>specified</w:t>
      </w:r>
      <w:r w:rsidRPr="006436AF">
        <w:t xml:space="preserve"> in this clause, it shall be assumed that the OpenAPI definitions are contained in a physical file named "</w:t>
      </w:r>
      <w:r>
        <w:t>TS26264_Mbar_Manag</w:t>
      </w:r>
      <w:r w:rsidR="00EB7661">
        <w:t>e</w:t>
      </w:r>
      <w:r>
        <w:t>ment</w:t>
      </w:r>
      <w:r w:rsidRPr="00425DC8">
        <w:t>_</w:t>
      </w:r>
      <w:r w:rsidR="00EB7661">
        <w:t>Avatar</w:t>
      </w:r>
      <w:r w:rsidRPr="00425DC8">
        <w:t>s</w:t>
      </w:r>
      <w:r w:rsidRPr="006436AF">
        <w:t>.yaml".</w:t>
      </w:r>
    </w:p>
    <w:p w14:paraId="76F5A969" w14:textId="77777777" w:rsidR="002F5EAC" w:rsidRDefault="002F5EAC" w:rsidP="002F5EAC"/>
    <w:p w14:paraId="649372A0" w14:textId="286D0092" w:rsidR="00983055" w:rsidRDefault="00ED611E" w:rsidP="00983055">
      <w:pPr>
        <w:pStyle w:val="Heading2"/>
        <w:rPr>
          <w:noProof/>
        </w:rPr>
      </w:pPr>
      <w:r>
        <w:rPr>
          <w:noProof/>
        </w:rPr>
        <w:t>D</w:t>
      </w:r>
      <w:r w:rsidR="00983055">
        <w:rPr>
          <w:noProof/>
        </w:rPr>
        <w:t>.3.2</w:t>
      </w:r>
      <w:r w:rsidR="00983055">
        <w:rPr>
          <w:noProof/>
        </w:rPr>
        <w:tab/>
        <w:t>Assets API</w:t>
      </w:r>
    </w:p>
    <w:p w14:paraId="59964B9A" w14:textId="043ED9EF" w:rsidR="004B7035" w:rsidRDefault="004B7035" w:rsidP="004B7035">
      <w:r w:rsidRPr="006436AF">
        <w:t xml:space="preserve">For the purpose of referencing entities </w:t>
      </w:r>
      <w:r>
        <w:t>specified</w:t>
      </w:r>
      <w:r w:rsidRPr="006436AF">
        <w:t xml:space="preserve"> in this clause, it shall be assumed that the OpenAPI definitions are contained in a physical file named "</w:t>
      </w:r>
      <w:r>
        <w:t>TS26264_Mbar_Management</w:t>
      </w:r>
      <w:r w:rsidRPr="00425DC8">
        <w:t>_</w:t>
      </w:r>
      <w:r>
        <w:t>Assets</w:t>
      </w:r>
      <w:r w:rsidRPr="006436AF">
        <w:t>.yaml".</w:t>
      </w:r>
    </w:p>
    <w:p w14:paraId="3AA5641A" w14:textId="77777777" w:rsidR="00700A18" w:rsidRPr="006436AF" w:rsidRDefault="00700A18" w:rsidP="004B7035"/>
    <w:p w14:paraId="15789C64" w14:textId="78BB9CD4" w:rsidR="00B85B54" w:rsidRDefault="00ED611E" w:rsidP="00B85B54">
      <w:pPr>
        <w:pStyle w:val="Heading2"/>
        <w:rPr>
          <w:noProof/>
        </w:rPr>
      </w:pPr>
      <w:r>
        <w:rPr>
          <w:noProof/>
        </w:rPr>
        <w:t>D</w:t>
      </w:r>
      <w:r w:rsidR="00B85B54">
        <w:rPr>
          <w:noProof/>
        </w:rPr>
        <w:t>.3.3</w:t>
      </w:r>
      <w:r w:rsidR="00B85B54">
        <w:rPr>
          <w:noProof/>
        </w:rPr>
        <w:tab/>
      </w:r>
      <w:r w:rsidR="00DA5136">
        <w:rPr>
          <w:noProof/>
        </w:rPr>
        <w:t>Associated Information</w:t>
      </w:r>
      <w:r w:rsidR="00B85B54">
        <w:rPr>
          <w:noProof/>
        </w:rPr>
        <w:t xml:space="preserve"> API</w:t>
      </w:r>
    </w:p>
    <w:p w14:paraId="7A3B680F" w14:textId="5A55E09D" w:rsidR="004B7035" w:rsidRPr="006436AF" w:rsidRDefault="004B7035" w:rsidP="004B7035">
      <w:r w:rsidRPr="006436AF">
        <w:t xml:space="preserve">For the purpose of referencing entities </w:t>
      </w:r>
      <w:r>
        <w:t>specified</w:t>
      </w:r>
      <w:r w:rsidRPr="006436AF">
        <w:t xml:space="preserve"> in this clause, it shall be assumed that the OpenAPI definitions are contained in a physical file named "</w:t>
      </w:r>
      <w:r>
        <w:t>TS26264_Mbar_Management</w:t>
      </w:r>
      <w:r w:rsidRPr="00425DC8">
        <w:t>_</w:t>
      </w:r>
      <w:r>
        <w:t>AssociatedInfo</w:t>
      </w:r>
      <w:r w:rsidR="00BC07B8">
        <w:t>s</w:t>
      </w:r>
      <w:r w:rsidRPr="006436AF">
        <w:t>.yaml".</w:t>
      </w:r>
    </w:p>
    <w:p w14:paraId="4BA09F35" w14:textId="77777777" w:rsidR="00B85B54" w:rsidRDefault="00B85B54" w:rsidP="002F5EAC"/>
    <w:p w14:paraId="41B3D9AB" w14:textId="507C6F45" w:rsidR="006A0028" w:rsidRDefault="00ED611E" w:rsidP="006A0028">
      <w:pPr>
        <w:pStyle w:val="Heading2"/>
        <w:rPr>
          <w:noProof/>
        </w:rPr>
      </w:pPr>
      <w:r>
        <w:rPr>
          <w:noProof/>
        </w:rPr>
        <w:t>D</w:t>
      </w:r>
      <w:r w:rsidR="006A0028">
        <w:rPr>
          <w:noProof/>
        </w:rPr>
        <w:t>.3.4</w:t>
      </w:r>
      <w:r w:rsidR="006A0028">
        <w:rPr>
          <w:noProof/>
        </w:rPr>
        <w:tab/>
        <w:t>Avatar Representations API</w:t>
      </w:r>
    </w:p>
    <w:p w14:paraId="075BF917" w14:textId="05E67593" w:rsidR="004B7035" w:rsidRPr="006436AF" w:rsidRDefault="004B7035" w:rsidP="004B7035">
      <w:r w:rsidRPr="006436AF">
        <w:t xml:space="preserve">For the purpose of referencing entities </w:t>
      </w:r>
      <w:r>
        <w:t>specified</w:t>
      </w:r>
      <w:r w:rsidRPr="006436AF">
        <w:t xml:space="preserve"> in this clause, it shall be assumed that the OpenAPI definitions are contained in a physical file named "</w:t>
      </w:r>
      <w:r>
        <w:t>TS26264_Mbar_Management</w:t>
      </w:r>
      <w:r w:rsidRPr="00425DC8">
        <w:t>_</w:t>
      </w:r>
      <w:r>
        <w:t>AvatarRepresentations</w:t>
      </w:r>
      <w:r w:rsidRPr="006436AF">
        <w:t>.yaml".</w:t>
      </w:r>
    </w:p>
    <w:p w14:paraId="01BE94B8" w14:textId="77777777" w:rsidR="004B7035" w:rsidRPr="004B7035" w:rsidRDefault="004B7035" w:rsidP="004B7035"/>
    <w:p w14:paraId="5E0CB831" w14:textId="50C58674" w:rsidR="00B65A81" w:rsidRDefault="00ED611E" w:rsidP="00B65A81">
      <w:pPr>
        <w:pStyle w:val="Heading2"/>
        <w:rPr>
          <w:noProof/>
        </w:rPr>
      </w:pPr>
      <w:r>
        <w:rPr>
          <w:noProof/>
        </w:rPr>
        <w:t>D</w:t>
      </w:r>
      <w:r w:rsidR="00B65A81">
        <w:rPr>
          <w:noProof/>
        </w:rPr>
        <w:t>.3.5</w:t>
      </w:r>
      <w:r w:rsidR="00B65A81">
        <w:rPr>
          <w:noProof/>
        </w:rPr>
        <w:tab/>
        <w:t>Sessions API</w:t>
      </w:r>
    </w:p>
    <w:p w14:paraId="581220FE" w14:textId="745EC4E6" w:rsidR="004B1C29" w:rsidRDefault="004B1C29" w:rsidP="004B1C29">
      <w:r w:rsidRPr="006436AF">
        <w:t xml:space="preserve">For the purpose of referencing entities </w:t>
      </w:r>
      <w:r>
        <w:t>specified</w:t>
      </w:r>
      <w:r w:rsidRPr="006436AF">
        <w:t xml:space="preserve"> in this clause, it shall be assumed that the OpenAPI definitions are contained in a physical file named "</w:t>
      </w:r>
      <w:r>
        <w:t>TS26264_Mbar_Management</w:t>
      </w:r>
      <w:r w:rsidRPr="00425DC8">
        <w:t>_</w:t>
      </w:r>
      <w:r w:rsidR="0009790F">
        <w:t>Sessions</w:t>
      </w:r>
      <w:r w:rsidRPr="006436AF">
        <w:t>.yaml".</w:t>
      </w:r>
    </w:p>
    <w:p w14:paraId="1E62468B" w14:textId="77777777" w:rsidR="00F73765" w:rsidRPr="004B1C29" w:rsidRDefault="00F73765" w:rsidP="004B1C29"/>
    <w:p w14:paraId="24148FDF" w14:textId="77777777" w:rsidR="00B65A81" w:rsidRPr="002F5EAC" w:rsidRDefault="00B65A81" w:rsidP="002F5EAC"/>
    <w:p w14:paraId="79F61CC6" w14:textId="77777777" w:rsidR="004B7035" w:rsidRPr="00F96EA9" w:rsidRDefault="004B7035" w:rsidP="004B703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w:t>
      </w:r>
      <w:r w:rsidRPr="00F96EA9">
        <w:rPr>
          <w:rFonts w:ascii="Arial" w:hAnsi="Arial" w:cs="Arial"/>
          <w:i/>
          <w:iCs/>
          <w:color w:val="0000FF"/>
          <w:sz w:val="28"/>
          <w:szCs w:val="28"/>
          <w:lang w:val="en-US"/>
        </w:rPr>
        <w:t xml:space="preserve"> Change</w:t>
      </w:r>
      <w:r>
        <w:rPr>
          <w:rFonts w:ascii="Arial" w:hAnsi="Arial" w:cs="Arial"/>
          <w:i/>
          <w:iCs/>
          <w:color w:val="0000FF"/>
          <w:sz w:val="28"/>
          <w:szCs w:val="28"/>
          <w:lang w:val="en-US"/>
        </w:rPr>
        <w:t>s</w:t>
      </w:r>
      <w:r w:rsidRPr="00F96EA9">
        <w:rPr>
          <w:rFonts w:ascii="Arial" w:hAnsi="Arial" w:cs="Arial"/>
          <w:i/>
          <w:iCs/>
          <w:color w:val="0000FF"/>
          <w:sz w:val="28"/>
          <w:szCs w:val="28"/>
          <w:lang w:val="en-US"/>
        </w:rPr>
        <w:t xml:space="preserve"> * * * </w:t>
      </w:r>
    </w:p>
    <w:p w14:paraId="0B26262D" w14:textId="1072BA98" w:rsidR="00A0590F" w:rsidRDefault="00A0590F" w:rsidP="00AF0413">
      <w:pPr>
        <w:rPr>
          <w:noProof/>
        </w:rPr>
      </w:pPr>
    </w:p>
    <w:sectPr w:rsidR="00A059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327EC" w14:textId="77777777" w:rsidR="00C56971" w:rsidRDefault="00C56971">
      <w:r>
        <w:separator/>
      </w:r>
    </w:p>
  </w:endnote>
  <w:endnote w:type="continuationSeparator" w:id="0">
    <w:p w14:paraId="5282EE79" w14:textId="77777777" w:rsidR="00C56971" w:rsidRDefault="00C5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sloLGL Nerd Font Mono">
    <w:altName w:val="DokChampa"/>
    <w:charset w:val="00"/>
    <w:family w:val="modern"/>
    <w:pitch w:val="fixed"/>
    <w:sig w:usb0="E60022FF" w:usb1="D200F9FB" w:usb2="02000028" w:usb3="00000000" w:csb0="000001D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AA51F" w14:textId="77777777" w:rsidR="00C56971" w:rsidRDefault="00C56971">
      <w:r>
        <w:separator/>
      </w:r>
    </w:p>
  </w:footnote>
  <w:footnote w:type="continuationSeparator" w:id="0">
    <w:p w14:paraId="7CC260F6" w14:textId="77777777" w:rsidR="00C56971" w:rsidRDefault="00C56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AD"/>
    <w:rsid w:val="00017615"/>
    <w:rsid w:val="00022E4A"/>
    <w:rsid w:val="000321C3"/>
    <w:rsid w:val="0005113D"/>
    <w:rsid w:val="00051E73"/>
    <w:rsid w:val="000564C9"/>
    <w:rsid w:val="00057AA8"/>
    <w:rsid w:val="00063EAF"/>
    <w:rsid w:val="0008402A"/>
    <w:rsid w:val="0009790F"/>
    <w:rsid w:val="000A0D1F"/>
    <w:rsid w:val="000A1F71"/>
    <w:rsid w:val="000A6394"/>
    <w:rsid w:val="000B5779"/>
    <w:rsid w:val="000B7FED"/>
    <w:rsid w:val="000C038A"/>
    <w:rsid w:val="000C1652"/>
    <w:rsid w:val="000C6598"/>
    <w:rsid w:val="000D44B3"/>
    <w:rsid w:val="0011431D"/>
    <w:rsid w:val="00124639"/>
    <w:rsid w:val="001307E5"/>
    <w:rsid w:val="001457C2"/>
    <w:rsid w:val="00145D43"/>
    <w:rsid w:val="00162086"/>
    <w:rsid w:val="001721A9"/>
    <w:rsid w:val="00174A08"/>
    <w:rsid w:val="00175600"/>
    <w:rsid w:val="001810E1"/>
    <w:rsid w:val="0018231D"/>
    <w:rsid w:val="001853D5"/>
    <w:rsid w:val="00192C46"/>
    <w:rsid w:val="001A08B3"/>
    <w:rsid w:val="001A1243"/>
    <w:rsid w:val="001A259B"/>
    <w:rsid w:val="001A7B60"/>
    <w:rsid w:val="001B52F0"/>
    <w:rsid w:val="001B5454"/>
    <w:rsid w:val="001B7A65"/>
    <w:rsid w:val="001C0C03"/>
    <w:rsid w:val="001C0E2D"/>
    <w:rsid w:val="001C31ED"/>
    <w:rsid w:val="001C3C31"/>
    <w:rsid w:val="001C68D3"/>
    <w:rsid w:val="001E0C4C"/>
    <w:rsid w:val="001E41F3"/>
    <w:rsid w:val="001F514E"/>
    <w:rsid w:val="001F7664"/>
    <w:rsid w:val="00220A97"/>
    <w:rsid w:val="00223BFB"/>
    <w:rsid w:val="00235043"/>
    <w:rsid w:val="0026004D"/>
    <w:rsid w:val="002640DD"/>
    <w:rsid w:val="00267580"/>
    <w:rsid w:val="002711AF"/>
    <w:rsid w:val="00275D12"/>
    <w:rsid w:val="00284FEB"/>
    <w:rsid w:val="002860C4"/>
    <w:rsid w:val="002865DC"/>
    <w:rsid w:val="002938D4"/>
    <w:rsid w:val="002B30CA"/>
    <w:rsid w:val="002B5741"/>
    <w:rsid w:val="002B74FF"/>
    <w:rsid w:val="002C1796"/>
    <w:rsid w:val="002C4ABC"/>
    <w:rsid w:val="002C4B49"/>
    <w:rsid w:val="002C5B60"/>
    <w:rsid w:val="002D1D0A"/>
    <w:rsid w:val="002E025B"/>
    <w:rsid w:val="002E472E"/>
    <w:rsid w:val="002F5EAC"/>
    <w:rsid w:val="002F6539"/>
    <w:rsid w:val="0030315B"/>
    <w:rsid w:val="00305409"/>
    <w:rsid w:val="00321230"/>
    <w:rsid w:val="00333791"/>
    <w:rsid w:val="003413A9"/>
    <w:rsid w:val="003609EF"/>
    <w:rsid w:val="0036231A"/>
    <w:rsid w:val="00374DD4"/>
    <w:rsid w:val="003750E1"/>
    <w:rsid w:val="00375466"/>
    <w:rsid w:val="00375BD4"/>
    <w:rsid w:val="0039307F"/>
    <w:rsid w:val="003978A9"/>
    <w:rsid w:val="003B107A"/>
    <w:rsid w:val="003E1A36"/>
    <w:rsid w:val="003F050A"/>
    <w:rsid w:val="00410103"/>
    <w:rsid w:val="00410371"/>
    <w:rsid w:val="00417E7D"/>
    <w:rsid w:val="004242F1"/>
    <w:rsid w:val="00424898"/>
    <w:rsid w:val="00453F3E"/>
    <w:rsid w:val="00457555"/>
    <w:rsid w:val="00463AB6"/>
    <w:rsid w:val="00464DDB"/>
    <w:rsid w:val="0047272F"/>
    <w:rsid w:val="004807EE"/>
    <w:rsid w:val="00482946"/>
    <w:rsid w:val="004B1C29"/>
    <w:rsid w:val="004B7035"/>
    <w:rsid w:val="004B75B7"/>
    <w:rsid w:val="004B76C8"/>
    <w:rsid w:val="004C129F"/>
    <w:rsid w:val="004C397C"/>
    <w:rsid w:val="004E7A11"/>
    <w:rsid w:val="005141D9"/>
    <w:rsid w:val="0051580D"/>
    <w:rsid w:val="00515CD7"/>
    <w:rsid w:val="00520CA3"/>
    <w:rsid w:val="00523078"/>
    <w:rsid w:val="005300CD"/>
    <w:rsid w:val="005465BA"/>
    <w:rsid w:val="00547111"/>
    <w:rsid w:val="00555618"/>
    <w:rsid w:val="00580B2A"/>
    <w:rsid w:val="00590C0F"/>
    <w:rsid w:val="00592D74"/>
    <w:rsid w:val="005A3B17"/>
    <w:rsid w:val="005A6995"/>
    <w:rsid w:val="005D1982"/>
    <w:rsid w:val="005E2C44"/>
    <w:rsid w:val="005F5F33"/>
    <w:rsid w:val="00612B32"/>
    <w:rsid w:val="0062056A"/>
    <w:rsid w:val="00621188"/>
    <w:rsid w:val="00621AC9"/>
    <w:rsid w:val="00622B99"/>
    <w:rsid w:val="00623E3C"/>
    <w:rsid w:val="006257ED"/>
    <w:rsid w:val="00626367"/>
    <w:rsid w:val="00630AC1"/>
    <w:rsid w:val="00635C5B"/>
    <w:rsid w:val="00653DE4"/>
    <w:rsid w:val="00663862"/>
    <w:rsid w:val="00665C47"/>
    <w:rsid w:val="00680AF1"/>
    <w:rsid w:val="00685A43"/>
    <w:rsid w:val="00695808"/>
    <w:rsid w:val="00696D41"/>
    <w:rsid w:val="006A0028"/>
    <w:rsid w:val="006A293C"/>
    <w:rsid w:val="006A2AF0"/>
    <w:rsid w:val="006A4B6F"/>
    <w:rsid w:val="006A7C34"/>
    <w:rsid w:val="006B0AB3"/>
    <w:rsid w:val="006B46FB"/>
    <w:rsid w:val="006C380A"/>
    <w:rsid w:val="006D6E55"/>
    <w:rsid w:val="006D775A"/>
    <w:rsid w:val="006E21FB"/>
    <w:rsid w:val="006F25BC"/>
    <w:rsid w:val="006F7EDC"/>
    <w:rsid w:val="00700A18"/>
    <w:rsid w:val="007126D5"/>
    <w:rsid w:val="00722470"/>
    <w:rsid w:val="007300FA"/>
    <w:rsid w:val="00735063"/>
    <w:rsid w:val="00735CF1"/>
    <w:rsid w:val="00736C84"/>
    <w:rsid w:val="00755FB5"/>
    <w:rsid w:val="007677BD"/>
    <w:rsid w:val="00792342"/>
    <w:rsid w:val="007977A8"/>
    <w:rsid w:val="007B427B"/>
    <w:rsid w:val="007B512A"/>
    <w:rsid w:val="007B7C0B"/>
    <w:rsid w:val="007C2097"/>
    <w:rsid w:val="007D6A07"/>
    <w:rsid w:val="007D6A43"/>
    <w:rsid w:val="007F359B"/>
    <w:rsid w:val="007F7259"/>
    <w:rsid w:val="008040A8"/>
    <w:rsid w:val="00810319"/>
    <w:rsid w:val="008279FA"/>
    <w:rsid w:val="00841F54"/>
    <w:rsid w:val="008440A8"/>
    <w:rsid w:val="008626E7"/>
    <w:rsid w:val="00864061"/>
    <w:rsid w:val="00870EE7"/>
    <w:rsid w:val="008863B9"/>
    <w:rsid w:val="00890668"/>
    <w:rsid w:val="00891FB6"/>
    <w:rsid w:val="0089382B"/>
    <w:rsid w:val="008A45A6"/>
    <w:rsid w:val="008B4CD2"/>
    <w:rsid w:val="008D124E"/>
    <w:rsid w:val="008D3CCC"/>
    <w:rsid w:val="008D7911"/>
    <w:rsid w:val="008F3789"/>
    <w:rsid w:val="008F686C"/>
    <w:rsid w:val="009110BB"/>
    <w:rsid w:val="009148DE"/>
    <w:rsid w:val="00914D6F"/>
    <w:rsid w:val="009251C7"/>
    <w:rsid w:val="0092626D"/>
    <w:rsid w:val="0092724C"/>
    <w:rsid w:val="00931A58"/>
    <w:rsid w:val="00941E30"/>
    <w:rsid w:val="00951AB4"/>
    <w:rsid w:val="009529E5"/>
    <w:rsid w:val="00966A82"/>
    <w:rsid w:val="00974D1D"/>
    <w:rsid w:val="009777D9"/>
    <w:rsid w:val="00980D13"/>
    <w:rsid w:val="00983055"/>
    <w:rsid w:val="00991B88"/>
    <w:rsid w:val="0099523C"/>
    <w:rsid w:val="009A1D9D"/>
    <w:rsid w:val="009A5753"/>
    <w:rsid w:val="009A579D"/>
    <w:rsid w:val="009B4B49"/>
    <w:rsid w:val="009E3297"/>
    <w:rsid w:val="009E404B"/>
    <w:rsid w:val="009F2E6E"/>
    <w:rsid w:val="009F734F"/>
    <w:rsid w:val="009F7E6C"/>
    <w:rsid w:val="00A0590F"/>
    <w:rsid w:val="00A14B36"/>
    <w:rsid w:val="00A15EB4"/>
    <w:rsid w:val="00A16208"/>
    <w:rsid w:val="00A21C28"/>
    <w:rsid w:val="00A246B6"/>
    <w:rsid w:val="00A316E3"/>
    <w:rsid w:val="00A47E70"/>
    <w:rsid w:val="00A50CF0"/>
    <w:rsid w:val="00A650C2"/>
    <w:rsid w:val="00A76491"/>
    <w:rsid w:val="00A7671C"/>
    <w:rsid w:val="00A84268"/>
    <w:rsid w:val="00A90C33"/>
    <w:rsid w:val="00AA2CBC"/>
    <w:rsid w:val="00AC5820"/>
    <w:rsid w:val="00AD1CD8"/>
    <w:rsid w:val="00AF0413"/>
    <w:rsid w:val="00AF4EC5"/>
    <w:rsid w:val="00B258BB"/>
    <w:rsid w:val="00B3538D"/>
    <w:rsid w:val="00B420FC"/>
    <w:rsid w:val="00B65A81"/>
    <w:rsid w:val="00B67B97"/>
    <w:rsid w:val="00B85B54"/>
    <w:rsid w:val="00B870BE"/>
    <w:rsid w:val="00B968C8"/>
    <w:rsid w:val="00BA3EC5"/>
    <w:rsid w:val="00BA51D9"/>
    <w:rsid w:val="00BB3002"/>
    <w:rsid w:val="00BB301F"/>
    <w:rsid w:val="00BB31CC"/>
    <w:rsid w:val="00BB5DFC"/>
    <w:rsid w:val="00BB6A3F"/>
    <w:rsid w:val="00BC07B8"/>
    <w:rsid w:val="00BD279D"/>
    <w:rsid w:val="00BD2958"/>
    <w:rsid w:val="00BD6BB8"/>
    <w:rsid w:val="00BE5F8B"/>
    <w:rsid w:val="00BF34BC"/>
    <w:rsid w:val="00BF3BA1"/>
    <w:rsid w:val="00BF54A4"/>
    <w:rsid w:val="00C0539A"/>
    <w:rsid w:val="00C3565B"/>
    <w:rsid w:val="00C44186"/>
    <w:rsid w:val="00C4522B"/>
    <w:rsid w:val="00C55F17"/>
    <w:rsid w:val="00C56971"/>
    <w:rsid w:val="00C65F5D"/>
    <w:rsid w:val="00C66BA2"/>
    <w:rsid w:val="00C769EB"/>
    <w:rsid w:val="00C77462"/>
    <w:rsid w:val="00C82541"/>
    <w:rsid w:val="00C8633A"/>
    <w:rsid w:val="00C870F6"/>
    <w:rsid w:val="00C95985"/>
    <w:rsid w:val="00CB0D1C"/>
    <w:rsid w:val="00CB14CB"/>
    <w:rsid w:val="00CB2B8C"/>
    <w:rsid w:val="00CB354B"/>
    <w:rsid w:val="00CC5026"/>
    <w:rsid w:val="00CC68D0"/>
    <w:rsid w:val="00CC7059"/>
    <w:rsid w:val="00D03F9A"/>
    <w:rsid w:val="00D06D51"/>
    <w:rsid w:val="00D24991"/>
    <w:rsid w:val="00D26B96"/>
    <w:rsid w:val="00D32888"/>
    <w:rsid w:val="00D37172"/>
    <w:rsid w:val="00D40999"/>
    <w:rsid w:val="00D42B7F"/>
    <w:rsid w:val="00D435F5"/>
    <w:rsid w:val="00D50255"/>
    <w:rsid w:val="00D55240"/>
    <w:rsid w:val="00D66520"/>
    <w:rsid w:val="00D80124"/>
    <w:rsid w:val="00D81AA7"/>
    <w:rsid w:val="00D84AE9"/>
    <w:rsid w:val="00D85ABD"/>
    <w:rsid w:val="00D92ACA"/>
    <w:rsid w:val="00DA3FC3"/>
    <w:rsid w:val="00DA5136"/>
    <w:rsid w:val="00DA73A3"/>
    <w:rsid w:val="00DB03B7"/>
    <w:rsid w:val="00DE0CDB"/>
    <w:rsid w:val="00DE34CF"/>
    <w:rsid w:val="00DE48BF"/>
    <w:rsid w:val="00E06125"/>
    <w:rsid w:val="00E123CA"/>
    <w:rsid w:val="00E13F3D"/>
    <w:rsid w:val="00E21969"/>
    <w:rsid w:val="00E242AF"/>
    <w:rsid w:val="00E33C51"/>
    <w:rsid w:val="00E34898"/>
    <w:rsid w:val="00E35B55"/>
    <w:rsid w:val="00E414AE"/>
    <w:rsid w:val="00E5073D"/>
    <w:rsid w:val="00E70AB0"/>
    <w:rsid w:val="00E70EB4"/>
    <w:rsid w:val="00E74A73"/>
    <w:rsid w:val="00E90799"/>
    <w:rsid w:val="00E971DE"/>
    <w:rsid w:val="00EB09B7"/>
    <w:rsid w:val="00EB495A"/>
    <w:rsid w:val="00EB7661"/>
    <w:rsid w:val="00EC6D75"/>
    <w:rsid w:val="00EC7A51"/>
    <w:rsid w:val="00ED118C"/>
    <w:rsid w:val="00ED2AF8"/>
    <w:rsid w:val="00ED555C"/>
    <w:rsid w:val="00ED55FF"/>
    <w:rsid w:val="00ED611E"/>
    <w:rsid w:val="00EE7D7C"/>
    <w:rsid w:val="00F02F3A"/>
    <w:rsid w:val="00F139D7"/>
    <w:rsid w:val="00F25D98"/>
    <w:rsid w:val="00F300FB"/>
    <w:rsid w:val="00F61657"/>
    <w:rsid w:val="00F61CB9"/>
    <w:rsid w:val="00F64A9A"/>
    <w:rsid w:val="00F71096"/>
    <w:rsid w:val="00F73765"/>
    <w:rsid w:val="00F85169"/>
    <w:rsid w:val="00F85BE9"/>
    <w:rsid w:val="00F918C0"/>
    <w:rsid w:val="00F9227E"/>
    <w:rsid w:val="00F962FC"/>
    <w:rsid w:val="00FA082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C07BB8E-A045-4825-9AB6-AC9BA8A0E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0BE"/>
    <w:rPr>
      <w:rFonts w:ascii="Times New Roman" w:hAnsi="Times New Roman"/>
      <w:sz w:val="24"/>
      <w:szCs w:val="24"/>
      <w:lang w:val="en-CA"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rPr>
  </w:style>
  <w:style w:type="character" w:customStyle="1" w:styleId="NOZchn">
    <w:name w:val="NO Zchn"/>
    <w:link w:val="NO"/>
    <w:rsid w:val="00810319"/>
    <w:rPr>
      <w:rFonts w:ascii="Times New Roman" w:hAnsi="Times New Roman"/>
      <w:lang w:val="en-GB" w:eastAsia="en-US"/>
    </w:rPr>
  </w:style>
  <w:style w:type="table" w:styleId="TableGrid">
    <w:name w:val="Table Grid"/>
    <w:basedOn w:val="TableNormal"/>
    <w:rsid w:val="002938D4"/>
    <w:tblPr/>
  </w:style>
  <w:style w:type="paragraph" w:styleId="Revision">
    <w:name w:val="Revision"/>
    <w:hidden/>
    <w:uiPriority w:val="99"/>
    <w:semiHidden/>
    <w:rsid w:val="00C863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310083">
      <w:bodyDiv w:val="1"/>
      <w:marLeft w:val="0"/>
      <w:marRight w:val="0"/>
      <w:marTop w:val="0"/>
      <w:marBottom w:val="0"/>
      <w:divBdr>
        <w:top w:val="none" w:sz="0" w:space="0" w:color="auto"/>
        <w:left w:val="none" w:sz="0" w:space="0" w:color="auto"/>
        <w:bottom w:val="none" w:sz="0" w:space="0" w:color="auto"/>
        <w:right w:val="none" w:sz="0" w:space="0" w:color="auto"/>
      </w:divBdr>
      <w:divsChild>
        <w:div w:id="142088775">
          <w:marLeft w:val="0"/>
          <w:marRight w:val="0"/>
          <w:marTop w:val="0"/>
          <w:marBottom w:val="0"/>
          <w:divBdr>
            <w:top w:val="none" w:sz="0" w:space="0" w:color="auto"/>
            <w:left w:val="none" w:sz="0" w:space="0" w:color="auto"/>
            <w:bottom w:val="none" w:sz="0" w:space="0" w:color="auto"/>
            <w:right w:val="none" w:sz="0" w:space="0" w:color="auto"/>
          </w:divBdr>
        </w:div>
      </w:divsChild>
    </w:div>
    <w:div w:id="2068993539">
      <w:bodyDiv w:val="1"/>
      <w:marLeft w:val="0"/>
      <w:marRight w:val="0"/>
      <w:marTop w:val="0"/>
      <w:marBottom w:val="0"/>
      <w:divBdr>
        <w:top w:val="none" w:sz="0" w:space="0" w:color="auto"/>
        <w:left w:val="none" w:sz="0" w:space="0" w:color="auto"/>
        <w:bottom w:val="none" w:sz="0" w:space="0" w:color="auto"/>
        <w:right w:val="none" w:sz="0" w:space="0" w:color="auto"/>
      </w:divBdr>
      <w:divsChild>
        <w:div w:id="1541669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843B1B-88D1-4964-BEAB-2802B22EAD03}">
  <ds:schemaRefs>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79a132d1-8e2e-4b37-92cb-6b5081b1a57f"/>
    <ds:schemaRef ds:uri="142de944-97dd-44b9-ba6c-9323e71b7157"/>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9766D555-1EFD-40C8-895E-72D8B61D3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F1E18BF-27B2-4A49-A3EE-AA6C06CA51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3750</Words>
  <Characters>26175</Characters>
  <Application>Microsoft Office Word</Application>
  <DocSecurity>0</DocSecurity>
  <Lines>1246</Lines>
  <Paragraphs>1196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28729</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Ahmed Hamza</cp:lastModifiedBy>
  <cp:revision>2</cp:revision>
  <cp:lastPrinted>1900-01-01T05:00:00Z</cp:lastPrinted>
  <dcterms:created xsi:type="dcterms:W3CDTF">2025-11-11T22:31:00Z</dcterms:created>
  <dcterms:modified xsi:type="dcterms:W3CDTF">2025-11-11T22:31:00Z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26.264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AvCall-MED, TEI19</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YAML schema for the Mbar_Management service</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docLang">
    <vt:lpwstr>en</vt:lpwstr>
  </property>
  <property fmtid="{D5CDD505-2E9C-101B-9397-08002B2CF9AE}" pid="24" name="MSIP_Label_bcf26ed8-713a-4e6c-8a04-66607341a11c_Enabled">
    <vt:lpwstr>true</vt:lpwstr>
  </property>
  <property fmtid="{D5CDD505-2E9C-101B-9397-08002B2CF9AE}" pid="25" name="MSIP_Label_bcf26ed8-713a-4e6c-8a04-66607341a11c_SetDate">
    <vt:lpwstr>2025-11-11T22:02:16Z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2dc03b09-f81e-4be7-a2bb-a19d4f2aab9b</vt:lpwstr>
  </property>
  <property fmtid="{D5CDD505-2E9C-101B-9397-08002B2CF9AE}" pid="30" name="MSIP_Label_bcf26ed8-713a-4e6c-8a04-66607341a11c_ContentBits">
    <vt:lpwstr>0</vt:lpwstr>
  </property>
  <property fmtid="{D5CDD505-2E9C-101B-9397-08002B2CF9AE}" pid="31" name="MSIP_Label_bcf26ed8-713a-4e6c-8a04-66607341a11c_Tag">
    <vt:lpwstr>10, 0, 1, 1</vt:lpwstr>
  </property>
</Properties>
</file>